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Геофизика чӣ гуна илм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илм дар бораи ҳодиса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ои физикӣ дар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илм дар бораи ҳодисоте, ки дар сатҳи болоии Замин мегузаранд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илм дар барои қонуниятҳои ҷойгиршавии обҳои зеризаминӣ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илм дар бораи ноҳиябандии геотектоникӣ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илм дар бораи қонуниятҳои ҷойгиршавии конҳои нафту газ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Ғафсии қишри Замин чанд км-ро ташкил медиҳад?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 xml:space="preserve">аз 5 то </w:t>
      </w:r>
      <w:smartTag w:uri="urn:schemas-microsoft-com:office:smarttags" w:element="metricconverter">
        <w:smartTagPr>
          <w:attr w:name="ProductID" w:val="70 км"/>
        </w:smartTagPr>
        <w:r w:rsidRPr="00410978">
          <w:rPr>
            <w:rFonts w:ascii="Palatino Linotype" w:hAnsi="Palatino Linotype"/>
          </w:rPr>
          <w:t>70 км</w:t>
        </w:r>
      </w:smartTag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 xml:space="preserve">аз 20 то </w:t>
      </w:r>
      <w:smartTag w:uri="urn:schemas-microsoft-com:office:smarttags" w:element="metricconverter">
        <w:smartTagPr>
          <w:attr w:name="ProductID" w:val="35 км"/>
        </w:smartTagPr>
        <w:r w:rsidRPr="00410978">
          <w:rPr>
            <w:rFonts w:ascii="Palatino Linotype" w:hAnsi="Palatino Linotype"/>
          </w:rPr>
          <w:t>35 км</w:t>
        </w:r>
      </w:smartTag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аз 1 то </w:t>
      </w:r>
      <w:smartTag w:uri="urn:schemas-microsoft-com:office:smarttags" w:element="metricconverter">
        <w:smartTagPr>
          <w:attr w:name="ProductID" w:val="10 км"/>
        </w:smartTagPr>
        <w:r w:rsidRPr="00410978">
          <w:rPr>
            <w:rFonts w:ascii="Palatino Linotype" w:hAnsi="Palatino Linotype"/>
          </w:rPr>
          <w:t>10 км</w:t>
        </w:r>
      </w:smartTag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аз 50 то </w:t>
      </w:r>
      <w:smartTag w:uri="urn:schemas-microsoft-com:office:smarttags" w:element="metricconverter">
        <w:smartTagPr>
          <w:attr w:name="ProductID" w:val="100 км"/>
        </w:smartTagPr>
        <w:r w:rsidRPr="00410978">
          <w:rPr>
            <w:rFonts w:ascii="Palatino Linotype" w:hAnsi="Palatino Linotype"/>
          </w:rPr>
          <w:t>100 км</w:t>
        </w:r>
      </w:smartTag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 xml:space="preserve">аз 100 то </w:t>
      </w:r>
      <w:smartTag w:uri="urn:schemas-microsoft-com:office:smarttags" w:element="metricconverter">
        <w:smartTagPr>
          <w:attr w:name="ProductID" w:val="200 км"/>
        </w:smartTagPr>
        <w:r w:rsidRPr="00410978">
          <w:rPr>
            <w:rFonts w:ascii="Palatino Linotype" w:hAnsi="Palatino Linotype"/>
          </w:rPr>
          <w:t>200 км</w:t>
        </w:r>
      </w:smartTag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3.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ҷустуҷӯ ва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конҳои маъдани кадом самтҳои корҳои геофизикӣ муҳим ва асос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ҳисоб мешаванд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конҳо ва муайян намудани захираи онҳо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ҷустуҷӯ ва дақиқ намудани танаҳои онҳо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шароитҳои сохтории конҳои маъданӣ</w:t>
      </w:r>
      <w:r w:rsidRPr="00410978">
        <w:rPr>
          <w:rFonts w:ascii="Palatino Linotype" w:hAnsi="Palatino Linotype"/>
          <w:lang w:val="tg-Cyrl-TJ"/>
        </w:rPr>
        <w:t>,</w:t>
      </w:r>
      <w:r w:rsidRPr="00410978">
        <w:rPr>
          <w:rFonts w:ascii="Palatino Linotype" w:hAnsi="Palatino Linotype"/>
        </w:rPr>
        <w:t xml:space="preserve"> ҷустуҷӯ ва марзкушоии хобишҳои маъданӣ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ҳолати фазо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мавқеи геологии онҳо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/>
        </w:rPr>
        <w:t>зиш ва ба истифода додани онҳо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зичии 0;07-0;08 г/см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барои кадом кандании фоиданок хос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нафт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ангишт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флюорит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тилло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газ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зичии 1 г/см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-ро кадом кандании фоиданок доро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намак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газ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ангишт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об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нуқра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Қимати 1 Резерфорд ба чанд Кюри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2;7 х 10</w:t>
      </w:r>
      <w:r w:rsidRPr="00410978">
        <w:rPr>
          <w:rFonts w:ascii="Palatino Linotype" w:hAnsi="Palatino Linotype"/>
          <w:vertAlign w:val="superscript"/>
        </w:rPr>
        <w:t>-5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2;5 х 1;2</w:t>
      </w:r>
      <w:r w:rsidRPr="00410978">
        <w:rPr>
          <w:rFonts w:ascii="Palatino Linotype" w:hAnsi="Palatino Linotype"/>
          <w:vertAlign w:val="superscript"/>
        </w:rPr>
        <w:t>-4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3;2 х 7;5</w:t>
      </w:r>
      <w:r w:rsidRPr="00410978">
        <w:rPr>
          <w:rFonts w:ascii="Palatino Linotype" w:hAnsi="Palatino Linotype"/>
          <w:vertAlign w:val="superscript"/>
        </w:rPr>
        <w:t>-2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1;2 х 2</w:t>
      </w:r>
      <w:r w:rsidRPr="00410978">
        <w:rPr>
          <w:rFonts w:ascii="Palatino Linotype" w:hAnsi="Palatino Linotype"/>
          <w:vertAlign w:val="superscript"/>
        </w:rPr>
        <w:t>-3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2;5 х 2;1</w:t>
      </w:r>
      <w:r w:rsidRPr="00410978">
        <w:rPr>
          <w:rFonts w:ascii="Palatino Linotype" w:hAnsi="Palatino Linotype"/>
          <w:vertAlign w:val="superscript"/>
        </w:rPr>
        <w:t>-4</w:t>
      </w:r>
      <w:r w:rsidRPr="00410978">
        <w:rPr>
          <w:rFonts w:ascii="Palatino Linotype" w:hAnsi="Palatino Linotype"/>
        </w:rPr>
        <w:t xml:space="preserve">; </w:t>
      </w:r>
      <w:r w:rsidRPr="00410978">
        <w:rPr>
          <w:rFonts w:ascii="Palatino Linotype" w:hAnsi="Palatino Linotype"/>
          <w:vertAlign w:val="superscript"/>
        </w:rPr>
        <w:t>–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7.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табиат чанд изотопи моддаҳои радиоактивӣ маълуманд?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зиёда аз 500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зиёда аз 150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зиёда аз 100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зиёда аз 80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зиёда аз 250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8.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Тағйирёбии ҷузъии шиддатнокии майдони магнитӣ, ки аз тарафи олими фаронсавӣ ошкор кард, шуд чӣ ном дорад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Марикур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Араго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Галле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Грехем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Гаусс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Аврупо оддитарин компас кадом сол пайдо шуд?,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1500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1310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1187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1750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 1820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Нахустин тач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изоти ра</w:t>
      </w:r>
      <w:r w:rsidRPr="00410978">
        <w:rPr>
          <w:rFonts w:ascii="Palatino Linotype" w:hAnsi="Palatino Linotype" w:cs="Arial"/>
        </w:rPr>
        <w:t>ққ</w:t>
      </w:r>
      <w:r w:rsidRPr="00410978">
        <w:rPr>
          <w:rFonts w:ascii="Palatino Linotype" w:hAnsi="Palatino Linotype"/>
        </w:rPr>
        <w:t>осакдор ба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ри ченкунии нисбии </w:t>
      </w:r>
      <w:r w:rsidRPr="00410978">
        <w:rPr>
          <w:rFonts w:ascii="Palatino Linotype" w:hAnsi="Palatino Linotype" w:cs="Arial"/>
        </w:rPr>
        <w:t>қ</w:t>
      </w:r>
      <w:r w:rsidRPr="00410978">
        <w:rPr>
          <w:rFonts w:ascii="Palatino Linotype" w:hAnsi="Palatino Linotype"/>
        </w:rPr>
        <w:t>увваи вазнинӣ аз чониби кадом конструктор сохта ба истифода дода шудааст?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s1026" type="#_x0000_t75" alt="image001_19" style="position:absolute;left:0;text-align:left;margin-left:-7.1pt;margin-top:10.95pt;width:122.35pt;height:95.65pt;z-index:-251668992;visibility:visible" wrapcoords="-133 0 -133 21431 21600 21431 21600 0 -133 0">
            <v:imagedata r:id="rId5" o:title=""/>
            <w10:wrap type="tight"/>
          </v:shape>
        </w:pict>
      </w: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Гелмерт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Гамбур</w:t>
      </w:r>
      <w:r w:rsidRPr="00410978">
        <w:rPr>
          <w:rFonts w:ascii="Palatino Linotype" w:hAnsi="Palatino Linotype"/>
          <w:lang w:val="tg-Cyrl-TJ"/>
        </w:rPr>
        <w:t>с</w:t>
      </w:r>
      <w:r w:rsidRPr="00410978">
        <w:rPr>
          <w:rFonts w:ascii="Palatino Linotype" w:hAnsi="Palatino Linotype"/>
        </w:rPr>
        <w:t>ев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Паррот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Заборовский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Нютон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Зичии парафин ба чанд гсм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2,1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1,9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3,5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0,9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0,5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</w:t>
      </w:r>
      <w:r w:rsidRPr="00410978">
        <w:rPr>
          <w:rFonts w:ascii="Palatino Linotype" w:hAnsi="Palatino Linotype" w:cs="Arial"/>
        </w:rPr>
        <w:t>ғ</w:t>
      </w:r>
      <w:r w:rsidRPr="00410978">
        <w:rPr>
          <w:rFonts w:ascii="Palatino Linotype" w:hAnsi="Palatino Linotype"/>
        </w:rPr>
        <w:t>йирёбии шабонарӯзии тамоили магнит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аз </w:t>
      </w:r>
      <w:r w:rsidRPr="00410978">
        <w:rPr>
          <w:rFonts w:ascii="Palatino Linotype" w:hAnsi="Palatino Linotype" w:cs="Times New Roman"/>
        </w:rPr>
        <w:t>ҷ</w:t>
      </w:r>
      <w:r w:rsidRPr="00410978">
        <w:rPr>
          <w:rFonts w:ascii="Palatino Linotype" w:hAnsi="Palatino Linotype"/>
        </w:rPr>
        <w:t>ониби кадом олим мушоҳида карда шуд?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Гамбурсев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Миков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Менделеев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Шмидт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Грехем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Саёҳати таърихии Колумб кадом солҳоро дар бар мегиранд?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Соли1350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1492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1500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1650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1673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Колумб ҳангоми саёҳати таърихии худ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</w:rPr>
        <w:t>утбнаморо истифода бурда, дар анҷоми саёҳат кадом давлатро каш</w:t>
      </w:r>
      <w:r w:rsidRPr="00410978">
        <w:rPr>
          <w:rFonts w:ascii="Palatino Linotype" w:hAnsi="Palatino Linotype"/>
          <w:lang w:val="tg-Cyrl-TJ"/>
        </w:rPr>
        <w:t>ф</w:t>
      </w:r>
      <w:r w:rsidRPr="00410978">
        <w:rPr>
          <w:rFonts w:ascii="Palatino Linotype" w:hAnsi="Palatino Linotype"/>
        </w:rPr>
        <w:t xml:space="preserve">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Италия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Шветсия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Америк</w:t>
      </w:r>
      <w:r w:rsidRPr="00410978">
        <w:rPr>
          <w:rFonts w:ascii="Palatino Linotype" w:hAnsi="Palatino Linotype"/>
          <w:lang w:val="tg-Cyrl-TJ"/>
        </w:rPr>
        <w:t>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Арабистони Саудӣ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Фаронса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15.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Қонуни таъсири мутақобилаи қутбҳои магнитиро кадом олим ошкор намудааст?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Папалекси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Манделштам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Кулон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Ломонсов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Вавилов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16.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Харитаи магнитии ҷаҳон, ки ба Галле тааллуқ дорад</w:t>
      </w:r>
      <w:r w:rsidRPr="00410978">
        <w:rPr>
          <w:rFonts w:ascii="Palatino Linotype" w:hAnsi="Palatino Linotype"/>
          <w:lang w:val="tg-Cyrl-TJ"/>
        </w:rPr>
        <w:t>,</w:t>
      </w:r>
      <w:r w:rsidRPr="00410978">
        <w:rPr>
          <w:rFonts w:ascii="Palatino Linotype" w:hAnsi="Palatino Linotype"/>
        </w:rPr>
        <w:t xml:space="preserve"> кадом сол рӯи кор омад?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10" o:spid="_x0000_i1025" type="#_x0000_t75" alt="magnfld" style="width:204pt;height:118.5pt;visibility:visible">
            <v:imagedata r:id="rId6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1650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1815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1701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1743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1890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Аввалин харитаи магнитии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/>
        </w:rPr>
        <w:t>аҳон аз тарафи кадом олим тартиб дода шуд ва ӯ ч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ном дошт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Гелмерт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Остроградкий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Гаусс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Галле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Кулон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Физик ва астрономи англис (Галле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харитаи магнитии ҷаҳонро бо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кадом тарз тасвир намудааст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Бо гузаронидани каҷхаттаҳо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Бо гузаронидани хатҳои рост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Бо гузаронидани хатҳои сарбаста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гузаронидани изолинияҳо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Бо гузаронидани хатҳои шикаста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Кулон қонуни таъсири мутақобилаи шид</w:t>
      </w:r>
      <w:r w:rsidRPr="00410978">
        <w:rPr>
          <w:rFonts w:ascii="Palatino Linotype" w:hAnsi="Palatino Linotype"/>
          <w:lang w:val="tg-Cyrl-TJ"/>
        </w:rPr>
        <w:t>д</w:t>
      </w:r>
      <w:r w:rsidRPr="00410978">
        <w:rPr>
          <w:rFonts w:ascii="Palatino Linotype" w:hAnsi="Palatino Linotype"/>
        </w:rPr>
        <w:t>атнокии магнитиро,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номи ӯро гирифтааст</w:t>
      </w:r>
      <w:r w:rsidRPr="00410978">
        <w:rPr>
          <w:rFonts w:ascii="Palatino Linotype" w:hAnsi="Palatino Linotype"/>
          <w:lang w:val="tg-Cyrl-TJ"/>
        </w:rPr>
        <w:t>,</w:t>
      </w:r>
      <w:r w:rsidRPr="00410978">
        <w:rPr>
          <w:rFonts w:ascii="Palatino Linotype" w:hAnsi="Palatino Linotype"/>
        </w:rPr>
        <w:t xml:space="preserve"> кадом сол муайян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1650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1730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1785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1590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800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Якумин таҷрибаҳо оид</w:t>
      </w:r>
      <w:r w:rsidRPr="00410978">
        <w:rPr>
          <w:rFonts w:ascii="Palatino Linotype" w:hAnsi="Palatino Linotype"/>
          <w:lang w:val="tg-Cyrl-TJ"/>
        </w:rPr>
        <w:t xml:space="preserve"> ба</w:t>
      </w:r>
      <w:r w:rsidRPr="00410978">
        <w:rPr>
          <w:rFonts w:ascii="Palatino Linotype" w:hAnsi="Palatino Linotype"/>
        </w:rPr>
        <w:t xml:space="preserve"> афтиши ҷисм таҳти таъсири қувваи вазнинӣ ба кадом шахс таа</w:t>
      </w:r>
      <w:r w:rsidRPr="00410978">
        <w:rPr>
          <w:rFonts w:ascii="Palatino Linotype" w:hAnsi="Palatino Linotype"/>
          <w:lang w:val="tg-Cyrl-TJ"/>
        </w:rPr>
        <w:t>л</w:t>
      </w:r>
      <w:r w:rsidRPr="00410978">
        <w:rPr>
          <w:rFonts w:ascii="Palatino Linotype" w:hAnsi="Palatino Linotype"/>
        </w:rPr>
        <w:t>луқ дорад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Нютон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Менделеев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Марикур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Галилей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Штекнер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21.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Фаҳмиши «Геоид» аз тарафи олими олмонӣ геодезист пешниҳод карда шудааст; Исми олим чӣ буд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Фокс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B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Штейнберг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C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Гелмерт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Кассинис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Листинг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22.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Баландтарин аномалияи қувваи вазнини дар замин то чанд мгл ба мушоҳида мерасад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250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B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305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C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460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650 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500 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23.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Аз рӯи расм самти ҷойгиршавии қувваи марказгурезро нишон диҳед?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11" o:spid="_x0000_i1026" type="#_x0000_t75" alt="Аки Бахром" style="width:110.25pt;height:102.75pt;visibility:visible">
            <v:imagedata r:id="rId7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Х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У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en-US"/>
        </w:rPr>
        <w:t>F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en-US"/>
        </w:rPr>
        <w:t>Q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24.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Тавассути формулаи зерин кадом параметрро ҳисоб намудан мумкин аст?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fldChar w:fldCharType="begin"/>
      </w:r>
      <w:r w:rsidRPr="00410978">
        <w:rPr>
          <w:rFonts w:ascii="Palatino Linotype" w:hAnsi="Palatino Linotype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27" type="#_x0000_t75" style="width:396pt;height:87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54A49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E54A49&quot;&gt;&lt;m:oMathPara&gt;&lt;m:oMath&gt;&lt;m:r&gt;&lt;w:rPr&gt;&lt;w:rFonts w:ascii=&quot;Cambria Math&quot; w:h-ansi=&quot;Cambria Math&quot; w:cs=&quot;Cambria Math&quot;/&gt;&lt;wx:font wx:val=&quot;Cambria Math&quot;/&gt;&lt;w:i/&gt;&lt;w:sz w:val=&quot;32&quot;/&gt;&lt;w:sz-cs w:val=&quot;32&quot;/&gt;&lt;/w:rPr&gt;&lt;m:t&gt;Оґ&lt;/m:t&gt;&lt;/m:r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=&lt;/m:t&gt;&lt;/m:r&gt;&lt;m:f&gt;&lt;m:fPr&gt;&lt;m:ctrlPr&gt;&lt;w:rPr&gt;&lt;w:rFonts w:ascii=&quot;Cambria Math&quot; w:h-ansi=&quot;Cambria Math&quot;/&gt;&lt;wx:font wx:val=&quot;Cambria Math&quot;/&gt;&lt;w:sz w:val=&quot;32&quot;/&gt;&lt;w:sz-cs w:val=&quot;32&quot;/&gt;&lt;/w:rPr&gt;&lt;/m:ctrlPr&gt;&lt;/m:fPr&gt;&lt;m:num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-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/m:e&gt;&lt;/m:d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*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Оґ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‚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 &lt;/m:t&gt;&lt;/m:r&gt;&lt;/m:num&gt;&lt;m:den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0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+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/m:e&gt;&lt;/m:d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1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+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3&lt;/m:t&gt;&lt;/m:r&gt;&lt;/m:sub&gt;&lt;/m:sSub&gt;&lt;/m:e&gt;&lt;/m:d&gt;&lt;/m:den&gt;&lt;/m:f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32&quot;/&gt;&lt;w:sz-cs w:val=&quot;32&quot;/&gt;&lt;/w:rPr&gt;&lt;/m:ctrlPr&gt;&lt;/m:dPr&gt;&lt;m:e&gt;&lt;m:f&gt;&lt;m:fPr&gt;&lt;m:type m:val=&quot;skw&quot;/&gt;&lt;m:ctrlPr&gt;&lt;w:rPr&gt;&lt;w:rFonts w:ascii=&quot;Cambria Math&quot; w:h-ansi=&quot;Cambria Math&quot;/&gt;&lt;wx:font wx:val=&quot;Cambria Math&quot;/&gt;&lt;w:sz w:val=&quot;32&quot;/&gt;&lt;w:sz-cs w:val=&quot;32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Рі&lt;/m:t&gt;&lt;/m:r&gt;&lt;/m:num&gt;&lt;m:den&gt;&lt;m:sSup&gt;&lt;m:sSupPr&gt;&lt;m:ctrlPr&gt;&lt;w:rPr&gt;&lt;w:rFonts w:ascii=&quot;Cambria Math&quot; w:h-ansi=&quot;Cambria Math&quot;/&gt;&lt;wx:font wx:val=&quot;Cambria Math&quot;/&gt;&lt;w:sz w:val=&quot;32&quot;/&gt;&lt;w:sz-cs w:val=&quot;32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СЃРј&lt;/m:t&gt;&lt;/m:r&gt;&lt;/m:e&gt;&lt;m:sup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3&lt;/m:t&gt;&lt;/m:r&gt;&lt;/m:sup&gt;&lt;/m:sSup&gt;&lt;/m:den&gt;&lt;/m:f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" o:title="" chromakey="white"/>
          </v:shape>
        </w:pict>
      </w:r>
      <w:r w:rsidRPr="00410978">
        <w:rPr>
          <w:rFonts w:ascii="Palatino Linotype" w:hAnsi="Palatino Linotype"/>
        </w:rPr>
        <w:instrText xml:space="preserve"> </w:instrText>
      </w:r>
      <w:r w:rsidRPr="00410978">
        <w:rPr>
          <w:rFonts w:ascii="Palatino Linotype" w:hAnsi="Palatino Linotype"/>
        </w:rPr>
        <w:fldChar w:fldCharType="end"/>
      </w: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Вазни хос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ковокинокӣ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Гузаронандагӣ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Тағйирёбии пурраи қувваи вазнинӣ аз қутб ба экватор чанд мгл-ро ташкил медиҳад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t xml:space="preserve">650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3900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4700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5200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5800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26.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Галилей соли чанд тезшавии қувваи вазниниро дар сатҳи Замин ошкор намуд?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1490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1502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1510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1590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 1650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27.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Вобастагии байни дарозӣ ва фосилаи раққосакро кадом олим ошкор кард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Гюгенс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Гутенберг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Рихтер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Чандлер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Буланже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Ғояи пеш</w:t>
      </w:r>
      <w:r w:rsidRPr="00410978">
        <w:rPr>
          <w:rFonts w:ascii="Palatino Linotype" w:hAnsi="Palatino Linotype"/>
          <w:lang w:val="tg-Cyrl-TJ"/>
        </w:rPr>
        <w:t>ни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од</w:t>
      </w:r>
      <w:r w:rsidRPr="00410978">
        <w:rPr>
          <w:rFonts w:ascii="Palatino Linotype" w:hAnsi="Palatino Linotype"/>
        </w:rPr>
        <w:t>намудаи М;В; Ломоносов оид</w:t>
      </w:r>
      <w:r w:rsidRPr="00410978">
        <w:rPr>
          <w:rFonts w:ascii="Palatino Linotype" w:hAnsi="Palatino Linotype"/>
          <w:lang w:val="tg-Cyrl-TJ"/>
        </w:rPr>
        <w:t xml:space="preserve"> ба</w:t>
      </w:r>
      <w:r w:rsidRPr="00410978">
        <w:rPr>
          <w:rFonts w:ascii="Palatino Linotype" w:hAnsi="Palatino Linotype"/>
        </w:rPr>
        <w:t xml:space="preserve"> гравиметри газӣ тақрибан пас аз 200 сол аз тарафи Хаалку сохта ба истифода дода шуд; Созандаи ин таҷҳизот </w:t>
      </w:r>
      <w:r w:rsidRPr="00410978">
        <w:rPr>
          <w:rFonts w:ascii="Palatino Linotype" w:hAnsi="Palatino Linotype"/>
          <w:lang w:val="tg-Cyrl-TJ"/>
        </w:rPr>
        <w:t>ша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рванд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кадом давлат </w:t>
      </w:r>
      <w:r w:rsidRPr="00410978">
        <w:rPr>
          <w:rFonts w:ascii="Palatino Linotype" w:hAnsi="Palatino Linotype"/>
          <w:lang w:val="tg-Cyrl-TJ"/>
        </w:rPr>
        <w:t>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Германия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Шветсия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Чехославакия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Амрико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Россия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Листинг мафҳуми «Геоид»-ро кадом сол пешниҳод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1700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1650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1800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1873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 1915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Тағйирёбии қувваи вазнинӣ аз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</w:rPr>
        <w:t>утб то экватор аз ҳисоби суръати марказгурез, ки гардиши шабонарӯзии Заминро ба вуҷуд меорад</w:t>
      </w:r>
      <w:r w:rsidRPr="00410978">
        <w:rPr>
          <w:rFonts w:ascii="Palatino Linotype" w:hAnsi="Palatino Linotype"/>
          <w:lang w:val="tg-Cyrl-TJ"/>
        </w:rPr>
        <w:t>,</w:t>
      </w:r>
      <w:r w:rsidRPr="00410978">
        <w:rPr>
          <w:rFonts w:ascii="Palatino Linotype" w:hAnsi="Palatino Linotype"/>
        </w:rPr>
        <w:t xml:space="preserve"> ба чанд мгл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t xml:space="preserve">2800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1900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3400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2570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$E) </w:t>
      </w:r>
      <w:r w:rsidRPr="00410978">
        <w:rPr>
          <w:rFonts w:ascii="Palatino Linotype" w:hAnsi="Palatino Linotype"/>
          <w:lang w:val="en-US"/>
        </w:rPr>
        <w:t>3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@</w:t>
      </w:r>
      <w:r w:rsidRPr="00410978">
        <w:rPr>
          <w:rFonts w:ascii="Palatino Linotype" w:hAnsi="Palatino Linotype"/>
          <w:lang w:val="en-US"/>
        </w:rPr>
        <w:t xml:space="preserve">31. 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 w:rsidRPr="00410978">
        <w:rPr>
          <w:rFonts w:ascii="Palatino Linotype" w:hAnsi="Palatino Linotype"/>
        </w:rPr>
        <w:t>Тағйирёбии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қувваи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вазнинӣ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аз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баланди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тақрибан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дар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ҳар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як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метр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чанд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мгл</w:t>
      </w:r>
      <w:r w:rsidRPr="00410978">
        <w:rPr>
          <w:rFonts w:ascii="Palatino Linotype" w:hAnsi="Palatino Linotype"/>
          <w:lang w:val="en-US"/>
        </w:rPr>
        <w:t>-</w:t>
      </w:r>
      <w:r w:rsidRPr="00410978">
        <w:rPr>
          <w:rFonts w:ascii="Palatino Linotype" w:hAnsi="Palatino Linotype"/>
        </w:rPr>
        <w:t>ро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ташкил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медиҳад</w:t>
      </w:r>
      <w:r>
        <w:rPr>
          <w:rFonts w:ascii="Palatino Linotype" w:hAnsi="Palatino Linotype"/>
          <w:lang w:val="en-US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t xml:space="preserve">0,1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0,7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0,3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0,6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0,2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32.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Фарқи байни гравиметри ГАК-7ш ва ГАК-7Т аз чӣ иборат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рӯи сохт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рӯи принсипи корӣ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рӯи дақиқияти ченкунӣ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рӯи ди</w:t>
      </w:r>
      <w:r w:rsidRPr="00410978">
        <w:rPr>
          <w:rFonts w:ascii="Palatino Linotype" w:hAnsi="Palatino Linotype"/>
          <w:lang w:val="tg-Cyrl-TJ"/>
        </w:rPr>
        <w:t>а</w:t>
      </w:r>
      <w:r w:rsidRPr="00410978">
        <w:rPr>
          <w:rFonts w:ascii="Palatino Linotype" w:hAnsi="Palatino Linotype"/>
        </w:rPr>
        <w:t>пазон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ченкунӣ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рӯи вазн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33.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Барои аз зичии намунаи нам (дар ҳолати намнок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>ба</w:t>
      </w:r>
      <w:r w:rsidRPr="00410978">
        <w:rPr>
          <w:rFonts w:ascii="Palatino Linotype" w:hAnsi="Palatino Linotype"/>
        </w:rPr>
        <w:t xml:space="preserve"> зичии намунаи хушк аз нав ҳисоб намудан тавассути кадом номограмма истифода бурдан мумкин</w:t>
      </w:r>
      <w:r w:rsidRPr="00410978">
        <w:rPr>
          <w:rFonts w:ascii="Palatino Linotype" w:hAnsi="Palatino Linotype"/>
          <w:lang w:val="tg-Cyrl-TJ"/>
        </w:rPr>
        <w:t xml:space="preserve"> аст</w:t>
      </w:r>
      <w:r w:rsidRPr="00410978">
        <w:rPr>
          <w:rFonts w:ascii="Palatino Linotype" w:hAnsi="Palatino Linotype"/>
        </w:rPr>
        <w:t xml:space="preserve">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13" o:spid="_x0000_i1028" type="#_x0000_t75" alt="Аки Бахром 003" style="width:88.5pt;height:97.5pt;visibility:visible">
            <v:imagedata r:id="rId9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Берёзкин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Приклонский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Мячкин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Шебалин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Кондорская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34.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Тавассути формулаи мазкур кадом хосияти физики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ҷинси кӯҳиро ҳисоб намудан мумкин</w:t>
      </w:r>
      <w:r w:rsidRPr="00410978">
        <w:rPr>
          <w:rFonts w:ascii="Palatino Linotype" w:hAnsi="Palatino Linotype"/>
          <w:lang w:val="tg-Cyrl-TJ"/>
        </w:rPr>
        <w:t xml:space="preserve"> аст</w:t>
      </w:r>
      <w:r w:rsidRPr="00410978">
        <w:rPr>
          <w:rFonts w:ascii="Palatino Linotype" w:hAnsi="Palatino Linotype"/>
        </w:rPr>
        <w:t xml:space="preserve">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</w:rPr>
        <w:pict>
          <v:shape id="_x0000_i1029" type="#_x0000_t75" style="width:112.5pt;height:35.2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67647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267647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ПЃ&lt;/m:t&gt;&lt;/m:r&gt;&lt;m:r&gt;&lt;w:rPr&gt;&lt;w:rFonts w:ascii=&quot;Cambria Math&quot; w:h-ansi=&quot;Cambria Math&quot;/&gt;&lt;wx:font wx:val=&quot;Cambria Math&quot;/&gt;&lt;w:i/&gt;&lt;w:sz w:val=&quot;32&quot;/&gt;&lt;w:sz-cs w:val=&quot;32&quot;/&gt;&lt;/w:rPr&gt;&lt;m:t&gt;=Рљ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/w:rPr&gt;&lt;m:t&gt;в€†&lt;/m:t&gt;&lt;/m:r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w:lang w:val=&quot;EN-US&quot;/&gt;&lt;/w:rPr&gt;&lt;m:t&gt;U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I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/w:rPr&gt;&lt;m:t&gt; 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dPr&gt;&lt;m:e&gt;&lt;m:r&gt;&lt;w:rPr&gt;&lt;w:rFonts w:ascii=&quot;Cambria Math&quot; w:h-ansi=&quot;Cambria Math&quot;/&gt;&lt;wx:font wx:val=&quot;Cambria Math&quot;/&gt;&lt;w:i/&gt;&lt;w:sz w:val=&quot;32&quot;/&gt;&lt;w:sz-cs w:val=&quot;32&quot;/&gt;&lt;/w:rPr&gt;&lt;m:t&gt;РћРј*Рј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ҳаҷм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ковокӣ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фишор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Гравиметри ГАК-7Н ба кадом намуди гравиметр шаб</w:t>
      </w:r>
      <w:r w:rsidRPr="00410978">
        <w:rPr>
          <w:rFonts w:ascii="Palatino Linotype" w:hAnsi="Palatino Linotype"/>
          <w:lang w:val="tg-Cyrl-TJ"/>
        </w:rPr>
        <w:t>о</w:t>
      </w:r>
      <w:r w:rsidRPr="00410978">
        <w:rPr>
          <w:rFonts w:ascii="Palatino Linotype" w:hAnsi="Palatino Linotype"/>
        </w:rPr>
        <w:t>ҳ</w:t>
      </w:r>
      <w:r w:rsidRPr="00410978">
        <w:rPr>
          <w:rFonts w:ascii="Palatino Linotype" w:hAnsi="Palatino Linotype"/>
          <w:lang w:val="tg-Cyrl-TJ"/>
        </w:rPr>
        <w:t>а</w:t>
      </w:r>
      <w:r w:rsidRPr="00410978">
        <w:rPr>
          <w:rFonts w:ascii="Palatino Linotype" w:hAnsi="Palatino Linotype"/>
        </w:rPr>
        <w:t>т дорад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Бо ГАК-7Т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ГАК-ПТ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ВИРГ-61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ГАК-ПТМ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Бо Шарп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36.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Дар ҳолати гузаронидани корҳои саҳроӣ бо истифодаи методи майдони табиӣ фарқи потенсиалҳоро тавассути кадом асбоб чен менамоянд?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14" o:spid="_x0000_s1027" type="#_x0000_t75" alt="доклад" style="position:absolute;left:0;text-align:left;margin-left:-3.95pt;margin-top:.7pt;width:165.7pt;height:98.1pt;z-index:-251667968;visibility:visible" wrapcoords="-98 -165 -98 21600 21698 21600 21698 -165 -98 -165" stroked="t" strokeweight=".5pt">
            <v:imagedata r:id="rId11" o:title="" cropbottom="11455f" cropleft="4118f" cropright="1178f"/>
            <w10:wrap type="tight"/>
          </v:shape>
        </w:pict>
      </w:r>
      <w:r w:rsidRPr="00410978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ab/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бо гравиметри ГАК- 7т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радиометри СРП-2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магнитометри М-18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потенсиометри ЭП-1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бо таҷҳизоти канали сейсмикӣ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37.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Аввалин маротиба истифодаи мавҷи радиоӣ дар соҳаи геология аз тарафи кадом олим пешниҳод шудааст?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Манделштам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Семенов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Кирхгофф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Садовский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Попов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38.</w:t>
      </w:r>
    </w:p>
    <w:p w:rsidR="00161DA5" w:rsidRPr="00410978" w:rsidRDefault="00161DA5" w:rsidP="00410978">
      <w:pPr>
        <w:jc w:val="both"/>
        <w:rPr>
          <w:rFonts w:ascii="Palatino Linotype" w:hAnsi="Palatino Linotype"/>
          <w:noProof/>
        </w:rPr>
      </w:pPr>
      <w:r w:rsidRPr="00410978">
        <w:rPr>
          <w:rFonts w:ascii="Palatino Linotype" w:hAnsi="Palatino Linotype"/>
        </w:rPr>
        <w:t>Дар расм сохти электроди поляризатсиянашавандаи ВИРГ оварда шудааст; Муайян намоед, ки корпуси асосии он аз кадом мавод сохта шудааст?</w:t>
      </w:r>
      <w:r w:rsidRPr="00410978">
        <w:rPr>
          <w:rFonts w:ascii="Palatino Linotype" w:hAnsi="Palatino Linotype"/>
          <w:noProof/>
        </w:rPr>
        <w:t xml:space="preserve"> </w:t>
      </w:r>
    </w:p>
    <w:p w:rsidR="00161DA5" w:rsidRDefault="00161DA5" w:rsidP="00410978">
      <w:pPr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16" o:spid="_x0000_i1030" type="#_x0000_t75" alt="800px-Nepolyarizuyuschiysja_elektrod" style="width:161.25pt;height:113.25pt;visibility:visible">
            <v:imagedata r:id="rId12" o:title=""/>
          </v:shape>
        </w:pict>
      </w:r>
      <w:r>
        <w:rPr>
          <w:rFonts w:ascii="Palatino Linotype" w:hAnsi="Palatino Linotype"/>
        </w:rPr>
        <w:t xml:space="preserve"> 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нуқра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мис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керамика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латун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гранит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39.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Нафтугазнокии қабат гуфта чиро мег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таносуби ҳаҷми нафт ва ё газ дар қабат нисбат ба ҳаҷми фазои холигӣ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(ковокӣ</w:t>
      </w:r>
      <w:r>
        <w:rPr>
          <w:rFonts w:ascii="Palatino Linotype" w:hAnsi="Palatino Linotype"/>
        </w:rPr>
        <w:t>);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таносуби ҳаҷми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нисбат ба ҳаҷми холигӣ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(ковокӣ</w:t>
      </w:r>
      <w:r>
        <w:rPr>
          <w:rFonts w:ascii="Palatino Linotype" w:hAnsi="Palatino Linotype"/>
        </w:rPr>
        <w:t>);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таносуби ҳаҷми нафту газ дар қабат нисбат ба ҳаҷми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таносуби ҳаҷми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дар қабатҳои нафту газдор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ҳаҷми нафт дар қабатҳо нисбат ба ҳачми газ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40.</w:t>
      </w:r>
      <w:r w:rsidRPr="00410978">
        <w:rPr>
          <w:rFonts w:ascii="Palatino Linotype" w:hAnsi="Palatino Linotype"/>
          <w:lang w:val="tg-Cyrl-TJ"/>
        </w:rPr>
        <w:t xml:space="preserve">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Вобаста аз ми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дори</w:t>
      </w:r>
      <w:r w:rsidRPr="00410978">
        <w:rPr>
          <w:rFonts w:ascii="Palatino Linotype" w:hAnsi="Palatino Linotype"/>
          <w:lang w:val="tg-Cyrl-TJ"/>
        </w:rPr>
        <w:t xml:space="preserve"> карбон ангиштҳо ба чанд гурӯҳ тақсим мешаванд ва кадомҳоянд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ангиштҳои сиёҳ - 65-75% аз карбон иборатанд, ангиштҳои хокистарранг – 50-70% аз карбон иборатанд, ангиштҳои қабудранг - 30-40% аз карбон иборантанд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ангиштҳои хокистарранг - 65 то 73% аз карбон иборатанд; ангиштсангҳо - 78 то 95% аз карбон иборатанд; антратсит- зиёда аз 95% аз карбон иборатанд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ангиштҳои сиёҳ - аз 40 то 50% аз карбон иборатанд, ангиштсангҳо-аз 50 то 80% аз карбон иборатанд, антратсит аз 70 то 78% аз карбон иборатанд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ангиштсангҳо - аз 70 то 80% аз карбон иборатанд, антратсит - аз 45 то 55% аз карбон иборатанд, ангиштҳои кабуд - аз 56 то 78% аз карбон иборатанд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ангиштҳои хокистарранг -50 - 60% аз карбон иборатанд, ангиштсангҳои сиёҳ аз 40 то 50% аз карбон иборатанд, антратсит аз 60 то ба 70% аз карбон иборатанд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41.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Зондкунии сейсмикӣ чист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маҷм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  <w:lang w:val="tg-Cyrl-TJ"/>
        </w:rPr>
        <w:t>и мушоҳидаҳое, ки ба сохтани сарҳадҳои акскунанда дар минтақаҳои алоҳида ва дар профилҳои ҷудогона ба роҳ монда мешаванд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маҷм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 w:cs="Times New Roman Tj"/>
          <w:lang w:val="tg-Cyrl-TJ"/>
        </w:rPr>
        <w:t>и</w:t>
      </w:r>
      <w:r w:rsidRPr="00410978">
        <w:rPr>
          <w:rFonts w:ascii="Palatino Linotype" w:hAnsi="Palatino Linotype"/>
          <w:lang w:val="tg-Cyrl-TJ"/>
        </w:rPr>
        <w:t xml:space="preserve"> мушоҳидаҳое, ки ба сохтани сарҳадҳои акскунанда дар минтақаҳои мушаххас дар як профил ба роҳ монда мешавад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маҷм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  <w:lang w:val="tg-Cyrl-TJ"/>
        </w:rPr>
        <w:t>и мушоҳидаҳое, ки дар як профил гузаронида мешаванд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маҷм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 w:cs="Times New Roman Tj"/>
          <w:lang w:val="tg-Cyrl-TJ"/>
        </w:rPr>
        <w:t>и</w:t>
      </w:r>
      <w:r w:rsidRPr="00410978">
        <w:rPr>
          <w:rFonts w:ascii="Palatino Linotype" w:hAnsi="Palatino Linotype"/>
          <w:lang w:val="tg-Cyrl-TJ"/>
        </w:rPr>
        <w:t xml:space="preserve"> мушоҳидаҳое, ки дар як хати рост гузаронида мешаванд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маҷмӯи мушоҳидаҳое,ки дар як профил ва дар як хати рост ба ро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  <w:lang w:val="tg-Cyrl-TJ"/>
        </w:rPr>
        <w:t xml:space="preserve"> монда мешаванд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Формулаи гази этан чӣ гуна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</w:t>
      </w:r>
      <w:r w:rsidRPr="00410978">
        <w:rPr>
          <w:rFonts w:ascii="Palatino Linotype" w:hAnsi="Palatino Linotype"/>
          <w:vertAlign w:val="subscript"/>
        </w:rPr>
        <w:t>5</w:t>
      </w:r>
      <w:r w:rsidRPr="00410978">
        <w:rPr>
          <w:rFonts w:ascii="Palatino Linotype" w:hAnsi="Palatino Linotype"/>
        </w:rPr>
        <w:t>Н</w:t>
      </w:r>
      <w:r w:rsidRPr="00410978">
        <w:rPr>
          <w:rFonts w:ascii="Palatino Linotype" w:hAnsi="Palatino Linotype"/>
          <w:vertAlign w:val="subscript"/>
        </w:rPr>
        <w:t>12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</w:t>
      </w:r>
      <w:r w:rsidRPr="00410978">
        <w:rPr>
          <w:rFonts w:ascii="Palatino Linotype" w:hAnsi="Palatino Linotype"/>
          <w:vertAlign w:val="subscript"/>
        </w:rPr>
        <w:t>6</w:t>
      </w:r>
      <w:r w:rsidRPr="00410978">
        <w:rPr>
          <w:rFonts w:ascii="Palatino Linotype" w:hAnsi="Palatino Linotype"/>
        </w:rPr>
        <w:t>Н</w:t>
      </w:r>
      <w:r w:rsidRPr="00410978">
        <w:rPr>
          <w:rFonts w:ascii="Palatino Linotype" w:hAnsi="Palatino Linotype"/>
          <w:vertAlign w:val="subscript"/>
        </w:rPr>
        <w:t>12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</w:t>
      </w:r>
      <w:r w:rsidRPr="00410978">
        <w:rPr>
          <w:rFonts w:ascii="Palatino Linotype" w:hAnsi="Palatino Linotype"/>
          <w:vertAlign w:val="subscript"/>
        </w:rPr>
        <w:t>6</w:t>
      </w:r>
      <w:r w:rsidRPr="00410978">
        <w:rPr>
          <w:rFonts w:ascii="Palatino Linotype" w:hAnsi="Palatino Linotype"/>
        </w:rPr>
        <w:t>Н</w:t>
      </w:r>
      <w:r w:rsidRPr="00410978">
        <w:rPr>
          <w:rFonts w:ascii="Palatino Linotype" w:hAnsi="Palatino Linotype"/>
          <w:vertAlign w:val="subscript"/>
        </w:rPr>
        <w:t>6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</w:t>
      </w:r>
      <w:r w:rsidRPr="00410978">
        <w:rPr>
          <w:rFonts w:ascii="Palatino Linotype" w:hAnsi="Palatino Linotype"/>
          <w:vertAlign w:val="subscript"/>
        </w:rPr>
        <w:t>8</w:t>
      </w:r>
      <w:r w:rsidRPr="00410978">
        <w:rPr>
          <w:rFonts w:ascii="Palatino Linotype" w:hAnsi="Palatino Linotype"/>
        </w:rPr>
        <w:t>Н</w:t>
      </w:r>
      <w:r w:rsidRPr="00410978">
        <w:rPr>
          <w:rFonts w:ascii="Palatino Linotype" w:hAnsi="Palatino Linotype"/>
          <w:vertAlign w:val="subscript"/>
        </w:rPr>
        <w:t>12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</w:t>
      </w:r>
      <w:r w:rsidRPr="00410978">
        <w:rPr>
          <w:rFonts w:ascii="Palatino Linotype" w:hAnsi="Palatino Linotype"/>
          <w:vertAlign w:val="subscript"/>
        </w:rPr>
        <w:t>2</w:t>
      </w:r>
      <w:r w:rsidRPr="00410978">
        <w:rPr>
          <w:rFonts w:ascii="Palatino Linotype" w:hAnsi="Palatino Linotype"/>
        </w:rPr>
        <w:t>Н</w:t>
      </w:r>
      <w:r w:rsidRPr="00410978">
        <w:rPr>
          <w:rFonts w:ascii="Palatino Linotype" w:hAnsi="Palatino Linotype"/>
          <w:vertAlign w:val="subscript"/>
        </w:rPr>
        <w:t>6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43.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Барои ченкунии консентратсияҳои изотопҳои радиоактивии сунъ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кадом ченакҳо истифода мешаванд?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1Ки/грамм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1Ки/Кл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 Ки/кг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1Ки/град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 Ки/мм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Аномалияҳои магнитии локалӣ чӣ гуна аномалия</w:t>
      </w:r>
      <w:r w:rsidRPr="00410978">
        <w:rPr>
          <w:rFonts w:ascii="Palatino Linotype" w:hAnsi="Palatino Linotype"/>
          <w:lang w:val="tg-Cyrl-TJ"/>
        </w:rPr>
        <w:t xml:space="preserve"> мебошанд</w:t>
      </w:r>
      <w:r w:rsidRPr="00410978"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18" o:spid="_x0000_i1031" type="#_x0000_t75" alt="dud05" style="width:216.75pt;height:96.75pt;visibility:visible">
            <v:imagedata r:id="rId13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аномалияҳое, ки масоҳаташон ҳудуди даҳҳо ва чандин метрро фаро мегиранд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аномалияҳое, ки масоҳаташон ҳудуди садҳо метрро фаро мегира</w:t>
      </w:r>
      <w:r w:rsidRPr="00410978">
        <w:rPr>
          <w:rFonts w:ascii="Palatino Linotype" w:hAnsi="Palatino Linotype"/>
          <w:lang w:val="tg-Cyrl-TJ"/>
        </w:rPr>
        <w:t>н</w:t>
      </w:r>
      <w:r w:rsidRPr="00410978">
        <w:rPr>
          <w:rFonts w:ascii="Palatino Linotype" w:hAnsi="Palatino Linotype"/>
        </w:rPr>
        <w:t>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аномалияҳое, ки масоҳаташон ҳудуди даҳҳо ва чандин километри квадратиро фарогиранд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аномалияҳое, ки масоҳаташон ҳудуди садҳо к</w:t>
      </w:r>
      <w:r w:rsidRPr="00410978">
        <w:rPr>
          <w:rFonts w:ascii="Palatino Linotype" w:hAnsi="Palatino Linotype"/>
          <w:lang w:val="tg-Cyrl-TJ"/>
        </w:rPr>
        <w:t>илометрро</w:t>
      </w:r>
      <w:r w:rsidRPr="00410978">
        <w:rPr>
          <w:rFonts w:ascii="Palatino Linotype" w:hAnsi="Palatino Linotype"/>
        </w:rPr>
        <w:t xml:space="preserve"> фаро мегира</w:t>
      </w:r>
      <w:r w:rsidRPr="00410978">
        <w:rPr>
          <w:rFonts w:ascii="Palatino Linotype" w:hAnsi="Palatino Linotype"/>
          <w:lang w:val="tg-Cyrl-TJ"/>
        </w:rPr>
        <w:t>н</w:t>
      </w:r>
      <w:r w:rsidRPr="00410978">
        <w:rPr>
          <w:rFonts w:ascii="Palatino Linotype" w:hAnsi="Palatino Linotype"/>
        </w:rPr>
        <w:t>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аномалияҳое, ки масоҳаташон ҳудуди то ҳазорҳо км- ро фарогиранд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45.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Аномалияҳои магнитӣ вобаста аз бузургии масоҳаташон ба чанд гурӯҳ ҷудо мешаванд ва кадомҳоянд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ба 3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аномалияҳои магнитии локалӣ, минтақавӣ ва глобалӣ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ба 2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аномалияҳои магнитии минтақавӣ ва локалӣ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ба 4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аномалияҳои магнитии локалӣ, минтақавӣ, байналмиллалӣ ва глобалӣ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ба гурӯҳҳо ҷудо намешаванд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ба 5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аномалияҳои магнитии локалӣ, минтақавӣ, байналмиллалӣ, глобалӣ, сайёравӣ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46.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Ченкуниҳои бевоситаи иктишофи магнитӣ чӣ гуна ченкуниҳоанд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ченкуниҳоеанд, ки бузургии онҳоро дар натиҷаи ченкуниҳои ҷамъи ду нуқта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ченкуниҳоеанд, ки бузургии онҳоро аз натиҷаҳои таҷрибавӣ (ченкунии ягон намунаи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дар тарозу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 ё худ тавассути асбобҳои ченкуни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ченкуниҳоеанд, ки бузургии онҳоро дар асоси ченкуниҳои ягон нуқтаи </w:t>
      </w:r>
      <w:r w:rsidRPr="00410978">
        <w:rPr>
          <w:rFonts w:ascii="Palatino Linotype" w:hAnsi="Palatino Linotype"/>
          <w:lang w:val="tg-Cyrl-TJ"/>
        </w:rPr>
        <w:t>сифр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ченкуниҳоеанд, ки бузургии қимати онҳоро дар асос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алоқамандии байни ченкуниҳои бевосита ба даст меоранд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ченкуниҳоеанд, ки бузургии қимати онҳо дар асос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нуқтаҳои мушоҳидавии байни профилҳо ба даст оварда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47.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Ченкуниҳои бавоситаи нисбӣ чӣ гуна ченкуниҳоанд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ченкуниҳоеанд, ки барои муайян намудани муносибати як бузурги ба бузургии якхелаи дигар аст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ченкуниҳоеанд,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барои муайян намудани нуқтаҳои мушоҳидавӣ истифода мешаванд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ченкуниҳоеанд, ки барои муайян намудани чанд нуқтаи мушоҳидавӣ хизмат мерасонанд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ченкуниҳоеанд, ки барои муайян намудани профилҳо истифода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ченкуниҳоеанд, ки барои муайян намудани шиддатнокии майдонҳо истифода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48.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Ченкуниҳои магнитометрӣ аз рӯйи характери қабулкунӣ чанд намуд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2 намуд - ченкуниҳои бевосита ва бавосита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3 намуд – ченкуниҳои мутлақ, бевосита ва бавосита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4 намуд - ченкуниҳои бавосита, бевосита, мутлақ ва нисбӣ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5 намуд - ченкуниҳои мутлақ, нисбӣ, бавосита, бевосита ва дарозмуддат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ченкуниҳо ба намудҳо ҷудо намешаванд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49.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Ченкуниҳои бевоситаи иктишофи магнитӣ чӣ гуна ченкуниҳоанд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ченкуниҳоеанд, ки бузургии онҳоро дар натиҷаи ченкуниҳои ҷамъи ду нуқта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ченкуниҳоеанд, ки бузургии онҳоро аз натиҷаҳои таҷрибавӣ (ченкунии ягон намунаи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дар тарозу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 ё худ тавассути асбобҳои ченкуни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ченкуниҳоеанд, ки бузургии онҳоро дар асоси ченкуниҳои ягон нуқтаи </w:t>
      </w:r>
      <w:r w:rsidRPr="00410978">
        <w:rPr>
          <w:rFonts w:ascii="Palatino Linotype" w:hAnsi="Palatino Linotype"/>
          <w:lang w:val="tg-Cyrl-TJ"/>
        </w:rPr>
        <w:t>сифр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ба даст меоранд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ченкуниҳоеанд, ки бузургии қимати онҳоро дар асос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алоқамандии байни ченкуниҳои бевосита ба даст меоранд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ченкуниҳоеанд, ки бузургии қимати онҳо дар асос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нуқтаҳои мушоҳидавии байни профилҳо ба даст оварда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50.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Каротажи радиоактивӣ ба кадом гурӯҳҳо ҷудо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каротажи гаммавӣ, каротажи гамма-гаммавӣ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каротажи нейтронӣ, каротажи гаммавӣ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каротажи гаммавӣ, каротажи гамма-гаммавӣ, каротажи гамма-нейтронӣ, каротажи бамиёноии фаъолнокӣ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каротажи гаммавӣ, каротажи нейтронӣ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каротажи нейтронӣ, каротажи ба миёноии фаъолнокӣ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51.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Остсилограф 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асбобе, ки барои сабти лаппишҳои ҳама галванометрҳо ба як тасмаи сурати истифода мешавад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асбоби сабти годографҳо дар сатҳи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асбоби сабти изохронҳо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асбобест, ки барои сабти нурҳо истифода 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асбобе, ки барои зиёд кардани лаппишҳо истифода 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Кадоме аз вазифаҳои зерин дар методи иктишофи магнити ҳаллу фасл карда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ноҳиябандии геотектоникӣ, ҷудо намудани сохторҳои файзноки нафту газдор, ҷудо намудани марзкушоии ҷинсҳои к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ҳии асосӣ ва ултраасосӣ, ҷустуҷӯ ва иктишофи маъданҳои сулфидӣ, мис, никел, муайян намудани жарфи хобиши ҷинсҳои к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ҳии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марзкушоии ҷинсҳои кӯҳии радиоактивӣ, ошкор намудани ҷинсҳои асосӣ ва ултраасосӣ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ҷустуҷӯ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ва иктишофи конҳои ғайриметаллӣ, ошкор ва иктишофи конҳои нафту газ, ошкор ва муайян намудани хобишҳои обҳои зеризаминӣ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муайян намудани конҳои тилло, нуқра, флюорит, уран, ошкор намудани вайронаҳои тектоникӣ ва чинҳосилшавиҳои постседиментатсионӣ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муайян намудани хобишҳои нафту газӣ, захираҳои канданиҳои фоиданоки металлӣ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53.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Нур гуфта чиро меноманд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хатҳое, ки ба изохронҳо параллеланд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хатҳое, ки ба самти ҳаракати мавҷҳо перпендикуляр</w:t>
      </w:r>
      <w:r w:rsidRPr="00410978">
        <w:rPr>
          <w:rFonts w:ascii="Palatino Linotype" w:hAnsi="Palatino Linotype"/>
          <w:lang w:val="tg-Cyrl-TJ"/>
        </w:rPr>
        <w:t xml:space="preserve"> мебошанд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хатҳое, ки ба изохронҳо перпендикуляр буда, қад-қади онҳо паҳншавии мавҷҳо ба миён меоянд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хатҳое, ки бо годографҳо параллеланд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хатҳое, ки тавассути онҳо мавҷҳо мегузаранд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Қувватфизои канали сейсмикӣ мавҷҳои электрикиро то чӣ анзоза зиёд мекунад?</w:t>
      </w:r>
    </w:p>
    <w:p w:rsidR="00161DA5" w:rsidRDefault="00161DA5" w:rsidP="000D5476">
      <w:pPr>
        <w:jc w:val="center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20" o:spid="_x0000_i1032" type="#_x0000_t75" alt="8_html_51013aef" style="width:184.5pt;height:86.25pt;visibility:visible">
            <v:imagedata r:id="rId14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10 то 20 маротиба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20 то 40 маротиба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1000 то ба 2000 маротиба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10 000 то ба 20 000 маротиба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10 000 то ба 80 000 маротиба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методи иктишофи электрикӣ кадом майдонҳо мавриди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</w:t>
      </w:r>
      <w:r w:rsidRPr="00410978">
        <w:rPr>
          <w:rFonts w:ascii="Palatino Linotype" w:hAnsi="Palatino Linotype"/>
        </w:rPr>
        <w:t xml:space="preserve"> қарор мегиранд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майдонҳои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майдонҳои сунъӣ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майдонҳои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майдон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ои табиӣ ва сунъӣ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майдонҳои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56.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иктишофи магнитӣ кадом намуди майдонҳо мавриди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/>
        </w:rPr>
        <w:t>зиш ва таҳқиқ қарор дода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майдонҳои магнитии сунъӣ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майдонҳои магнитии табиӣ ва сунъӣ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майдонҳои магнитии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майдонҳои магнитии диполӣ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майдонҳои магнитии вертикал</w:t>
      </w:r>
      <w:r w:rsidRPr="00410978">
        <w:rPr>
          <w:rFonts w:ascii="Palatino Linotype" w:hAnsi="Palatino Linotype" w:cs="Times New Roman"/>
        </w:rPr>
        <w:t>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57.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суръати паҳншавии мавҷҳои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 xml:space="preserve"> барои ҷинсҳои к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ҳии та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ш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>нӣ чанд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7;7 -7;9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1;1-4;5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0;5-5;9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4;4-5;5 км/с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4;1-1;1 км/с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58.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Суръати хос чист?</w:t>
      </w:r>
      <w:r w:rsidRPr="00410978">
        <w:rPr>
          <w:rFonts w:ascii="Palatino Linotype" w:hAnsi="Palatino Linotype"/>
        </w:rPr>
        <w:tab/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84B23"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 w:rsidRPr="00484B23"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суръати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паҳншавии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мавҷҳо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қад</w:t>
      </w:r>
      <w:r w:rsidRPr="00484B23">
        <w:rPr>
          <w:rFonts w:ascii="Palatino Linotype" w:hAnsi="Palatino Linotype"/>
        </w:rPr>
        <w:t>-</w:t>
      </w:r>
      <w:r w:rsidRPr="00410978">
        <w:rPr>
          <w:rFonts w:ascii="Palatino Linotype" w:hAnsi="Palatino Linotype"/>
        </w:rPr>
        <w:t>қади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тири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хобиш</w:t>
      </w:r>
      <w:r w:rsidRPr="00484B23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суръати паҳншавии мавҷҳо дур аз профилҳо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суръати паҳншавии мавҷҳо дар қабатҳои гуногуни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суръати паҳншавии фронти мавҷҳоро қад-қади хати профил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суръати паҳншавии мавҷҳоро дар об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59.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Муқовимати хоси электрикӣ дар кадом майдонҳои физикӣ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/>
        </w:rPr>
        <w:t>хта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майдонҳои термикӣ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майдонҳои радиоактивӣ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майдонҳои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майдонҳои гравитатсионӣ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майдонҳои ҷараёни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60.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удуди воҳиди </w:t>
      </w:r>
      <w:r w:rsidRPr="00410978">
        <w:rPr>
          <w:rFonts w:ascii="Palatino Linotype" w:hAnsi="Palatino Linotype"/>
          <w:lang w:val="tg-Cyrl-TJ"/>
        </w:rPr>
        <w:t>та</w:t>
      </w:r>
      <w:r w:rsidRPr="00410978">
        <w:rPr>
          <w:rFonts w:ascii="Palatino Linotype" w:hAnsi="Palatino Linotype" w:cs="Times New Roman"/>
          <w:lang w:val="tg-Cyrl-TJ"/>
        </w:rPr>
        <w:t>ғ</w:t>
      </w:r>
      <w:r w:rsidRPr="00410978">
        <w:rPr>
          <w:rFonts w:ascii="Palatino Linotype" w:hAnsi="Palatino Linotype" w:cs="Times New Roman Tj"/>
          <w:lang w:val="tg-Cyrl-TJ"/>
        </w:rPr>
        <w:t>йирёбии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муқовимати хоси электрикӣ барои ҷинсҳои к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ҳии таҳшонӣ чанд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0;6 то ба 600 Ом/м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8 то ба 400 Ом/м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56 то ба 500 Ом/м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230 то ба 400 Ом/м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0;3 то ба 5000 Ом/м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Градиенти майдонҳои муқаррарӣ барои ҳудуди собиқ Иттиҳоди Шуравӣ ба чанд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ба 11-12 гамма/км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ба 1-2 гамма/км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ба 3-4 гамма/км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ба 5-7 гамма/км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9-10 гамма/км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62.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Методҳои муқовимат кадомҳоянд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методхои табиӣ ва сунъӣ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профилсозии электрикӣ ва зондкунии электрикӣ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мавҷҳои рост ва мавҷҳои шикаста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аксшавии мавҷҳо ва методи шикасташавии мавҷҳо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зондкунии вертикал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ва зондкунии горизонтал</w:t>
      </w:r>
      <w:r w:rsidRPr="00410978">
        <w:rPr>
          <w:rFonts w:ascii="Palatino Linotype" w:hAnsi="Palatino Linotype" w:cs="Times New Roman"/>
        </w:rPr>
        <w:t>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Фронти мавҷҳои чандирӣ гуфта чиро меноманд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сатҳе, ки минтақаи муайянро ишғол намудааст ва</w:t>
      </w:r>
      <w:r w:rsidRPr="00410978">
        <w:rPr>
          <w:rFonts w:ascii="Palatino Linotype" w:hAnsi="Palatino Linotype"/>
          <w:lang w:val="tg-Cyrl-TJ"/>
        </w:rPr>
        <w:t xml:space="preserve"> дар</w:t>
      </w:r>
      <w:r w:rsidRPr="00410978">
        <w:rPr>
          <w:rFonts w:ascii="Palatino Linotype" w:hAnsi="Palatino Linotype"/>
        </w:rPr>
        <w:t xml:space="preserve"> он ҷо за</w:t>
      </w:r>
      <w:r w:rsidRPr="00410978">
        <w:rPr>
          <w:rFonts w:ascii="Palatino Linotype" w:hAnsi="Palatino Linotype"/>
          <w:lang w:val="tg-Cyrl-TJ"/>
        </w:rPr>
        <w:t>р</w:t>
      </w:r>
      <w:r w:rsidRPr="00410978">
        <w:rPr>
          <w:rFonts w:ascii="Palatino Linotype" w:hAnsi="Palatino Linotype"/>
        </w:rPr>
        <w:t xml:space="preserve">рачаҳо </w:t>
      </w:r>
      <w:r w:rsidRPr="00410978">
        <w:rPr>
          <w:rFonts w:ascii="Palatino Linotype" w:hAnsi="Palatino Linotype"/>
          <w:lang w:val="tg-Cyrl-TJ"/>
        </w:rPr>
        <w:t>бо</w:t>
      </w:r>
      <w:r w:rsidRPr="00410978">
        <w:rPr>
          <w:rFonts w:ascii="Palatino Linotype" w:hAnsi="Palatino Linotype"/>
        </w:rPr>
        <w:t xml:space="preserve"> таъсири мавҷҳои чандирӣ ба лаппиш меоянд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  <w:lang w:val="tg-Cyrl-TJ"/>
        </w:rPr>
        <w:t>м</w:t>
      </w:r>
      <w:r w:rsidRPr="00410978">
        <w:rPr>
          <w:rFonts w:ascii="Palatino Linotype" w:hAnsi="Palatino Linotype"/>
        </w:rPr>
        <w:t>авҷҳое,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бо суръати охирини худ дар ҳаракатанд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сатҳе,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он ҷо мавҷҳо акс мешаванд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сатҳе, ки дар он ҷо мавҷҳои чандирӣ ба мавҷҳои аксшаванда бармех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</w:rPr>
        <w:t>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сатҳе, ки дар он ҷо мавҷҳои аксшаванда ба мавҷҳои шикаста баробар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64.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Профилҳои сейсмикӣ гуфта чиро мегӯянд?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паҳншавии мавҷҳо</w:t>
      </w:r>
      <w:r w:rsidRPr="00410978">
        <w:rPr>
          <w:rFonts w:ascii="Palatino Linotype" w:hAnsi="Palatino Linotype"/>
          <w:lang w:val="tg-Cyrl-TJ"/>
        </w:rPr>
        <w:t>ро</w:t>
      </w:r>
      <w:r w:rsidRPr="00410978">
        <w:rPr>
          <w:rFonts w:ascii="Palatino Linotype" w:hAnsi="Palatino Linotype"/>
        </w:rPr>
        <w:t xml:space="preserve"> қад-қади годографҳо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паҳншавии мавҷҳо</w:t>
      </w:r>
      <w:r w:rsidRPr="00410978">
        <w:rPr>
          <w:rFonts w:ascii="Palatino Linotype" w:hAnsi="Palatino Linotype"/>
          <w:lang w:val="tg-Cyrl-TJ"/>
        </w:rPr>
        <w:t>ро</w:t>
      </w:r>
      <w:r w:rsidRPr="00410978">
        <w:rPr>
          <w:rFonts w:ascii="Palatino Linotype" w:hAnsi="Palatino Linotype"/>
        </w:rPr>
        <w:t xml:space="preserve"> дар сатҳи замин қад-қади хатҳои рост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вақти воридшавии мавҷҳо дар сатҳи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вақти воридшавии мавҷҳо дар нуқтаҳои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паҳншавии мавҷҳои сейсмикӣ дар қабатҳои гуногун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замин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65. 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Чиро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нурҳои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сейсмикӣ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мегӯянд</w:t>
      </w:r>
      <w:r w:rsidRPr="00484B23">
        <w:rPr>
          <w:rFonts w:ascii="Palatino Linotype" w:hAnsi="Palatino Linotype"/>
        </w:rPr>
        <w:t>?</w:t>
      </w: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хате</w:t>
      </w:r>
      <w:r w:rsidRPr="000D5476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/>
        </w:rPr>
        <w:t>ки</w:t>
      </w:r>
      <w:r w:rsidRPr="000D5476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ба</w:t>
      </w:r>
      <w:r w:rsidRPr="000D5476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фронти</w:t>
      </w:r>
      <w:r w:rsidRPr="000D5476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мавҷҳо</w:t>
      </w:r>
      <w:r w:rsidRPr="000D5476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перпендикуляр</w:t>
      </w:r>
      <w:r w:rsidRPr="000D5476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аст</w:t>
      </w:r>
      <w:r w:rsidRPr="000D5476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хате,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бо мавҷҳои аксшаванда баробар пайдо мешавад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хате, ки ба мавҷҳои чандирӣ параллел аст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хате, ки порчаҳои ростро ҳосил менамояд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хате</w:t>
      </w:r>
      <w:r w:rsidRPr="00410978">
        <w:rPr>
          <w:rFonts w:ascii="Palatino Linotype" w:hAnsi="Palatino Linotype"/>
          <w:lang w:val="tg-Cyrl-TJ"/>
        </w:rPr>
        <w:t xml:space="preserve">, </w:t>
      </w:r>
      <w:r w:rsidRPr="00410978">
        <w:rPr>
          <w:rFonts w:ascii="Palatino Linotype" w:hAnsi="Palatino Linotype"/>
        </w:rPr>
        <w:t>ки дар сатҳи годограф ҳосил 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Электродҳои АВ </w:t>
      </w:r>
      <w:r w:rsidRPr="00410978">
        <w:rPr>
          <w:rFonts w:ascii="Palatino Linotype" w:hAnsi="Palatino Linotype"/>
          <w:lang w:val="en-US"/>
        </w:rPr>
        <w:t>MN</w:t>
      </w:r>
      <w:r w:rsidRPr="00410978">
        <w:rPr>
          <w:rFonts w:ascii="Palatino Linotype" w:hAnsi="Palatino Linotype"/>
        </w:rPr>
        <w:t xml:space="preserve"> дар кадом метод истифода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каротажи газӣ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каротажи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радиометр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67.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радиоактивӣ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(геофизикаи ядроӣ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чиро меом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зад</w:t>
      </w:r>
      <w:r w:rsidRPr="00410978">
        <w:rPr>
          <w:rFonts w:ascii="Palatino Linotype" w:hAnsi="Palatino Linotype"/>
        </w:rPr>
        <w:t xml:space="preserve">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назорати ҳароратии равандҳои сунъии пармачоҳҳоро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таҳқиқотҳои сейсмологии сохторӣ қишри Заминро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каротажи пармачоҳҳо тавассути методи потенсиали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афканишоти табиии радиоактивиро дар ҳаво, сатҳи замин ва дар коркардҳои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ченкунии майдонҳои 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68.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Ғафсии қишри Замин чанд км-ро ташкил медиҳад?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5 то 70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20 то 35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1 то 10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50 то 100 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100 то 200 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69.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Аз рӯи тавсифи майдонҳои физикии истифодашуда методҳои геофизикӣ ба чанд гурӯҳ тақсим мешаванд ва кадомҳоянд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ба 2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майдонҳои табиӣ ва сунъӣ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ба 4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майдонҳои сунъӣ, табиӣ, радиоактивӣ,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ба 3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ба майдонҳои ҷозибавӣ ва кашиш; радиоактивӣ,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ба 5 гурӯҳ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майдонҳои сейсмикӣ, радиоактивӣ, гравитатсионӣ, ҷозибавӣ,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ба гурӯҳҳо ҷудо намешавад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70.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Годографҳо дар кадом метод мавриди истифода қарор мегиранд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радиоактивӣ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71.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Аз рӯи самтҳои истифодабарӣ таҷҳизот ва асбобҳои таҳқиқотҳои геофизикӣ ба кадом гурӯҳҳо ҷудо мешаванд?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28" o:spid="_x0000_s1028" type="#_x0000_t75" alt="akt-73c-b" style="position:absolute;left:0;text-align:left;margin-left:9pt;margin-top:11.15pt;width:86.05pt;height:114.1pt;z-index:-251666944;visibility:visible" wrapcoords="-188 0 -188 21458 21600 21458 21600 0 -188 0">
            <v:imagedata r:id="rId15" o:title=""/>
            <w10:wrap type="tight"/>
          </v:shape>
        </w:pict>
      </w:r>
      <w:r>
        <w:rPr>
          <w:noProof/>
        </w:rPr>
        <w:pict>
          <v:shape id="Рисунок 26" o:spid="_x0000_s1029" type="#_x0000_t75" alt="2510051-2" style="position:absolute;left:0;text-align:left;margin-left:117pt;margin-top:2.15pt;width:135.65pt;height:120.7pt;z-index:-251665920;visibility:visible" wrapcoords="-119 0 -119 21466 21600 21466 21600 0 -119 0">
            <v:imagedata r:id="rId16" o:title=""/>
            <w10:wrap type="tight"/>
          </v:shape>
        </w:pic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84B23"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 w:rsidRPr="00484B23"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саҳроӣ</w:t>
      </w:r>
      <w:r w:rsidRPr="00484B23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/>
        </w:rPr>
        <w:t>зеризаминӣ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ва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ҳавоӣ</w:t>
      </w:r>
      <w:r w:rsidRPr="00484B23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зеризаминӣ ва сатҳизаминӣ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ҳаво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зеризаминӣ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шахтавӣ ва парма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саҳро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пармачоҳӣ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72.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Коррелятсия (мувофиқакунон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ҷойгиркунии хусусиятҳои чанд нуқтаи таркиш дар як сатҳ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ҷойгиркунии чанд профил дар чанд сатҳи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ҷойгиркунии хусусиятҳои якхелаи лаппишҳо дар нуқтаҳои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гуногуни муҳит, бо роҳи ба қайдгирист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мувофиқакунони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 xml:space="preserve"> буришҳои геологии сатҳи замин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мувофиқакунонии профилҳо дар як сатҳ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73.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Бо мақсади гузаронидани корҳои геофизикӣ дар об, обҳои зеризаминӣ, ҷустуҷӯи обҳои ширин ва минерализатсияшуда, инчунин, обҳои термалӣ кадом методро истифода мебаранд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гравиразведка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магниторазведка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электроразведка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радиометрия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терморазведка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74.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Барои баҳо додани сифати (золнокии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энергетикии ангишт кадом метод истифода карда мешавад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гамма-гамма каротаж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электрикӣ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гравитатсионӣ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методи магнитӣ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методи сейсмикӣ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75.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Муайян намудани суръати мавҷҳои сейсмикӣ дар намунаҳои ҷинсҳои кӯҳӣ бо кадом метод сурат мегирад?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бо методи пармачоҳӣ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бо методи акустикӣ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бо методи мейсмикӣ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бо методи лабораторӣ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бо методи саҳроӣ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76.</w:t>
      </w:r>
      <w:r w:rsidRPr="00410978">
        <w:rPr>
          <w:rFonts w:ascii="Palatino Linotype" w:hAnsi="Palatino Linotype"/>
          <w:lang w:val="tg-Cyrl-TJ"/>
        </w:rPr>
        <w:t xml:space="preserve">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Саҳеҳияти асбоби (ГМТ-1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ба чанд мгл баробар аст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аз 0,05-0,07мгл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аз 0,03-0,06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0,09-1,03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lang w:val="tg-Cyrl-TJ"/>
        </w:rPr>
        <w:t>аз 0,1-0,35мгл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аз 0,02-0,06 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77.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Аввалин гравиметри статикӣ, ки сохта шуд,даркадом давлат руи кор омад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ИМА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Озарбойҷон</w:t>
      </w:r>
      <w:r>
        <w:rPr>
          <w:rFonts w:ascii="Palatino Linotype" w:hAnsi="Palatino Linotype"/>
          <w:lang w:val="tg-Cyrl-TJ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Хитой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lang w:val="tg-Cyrl-TJ"/>
        </w:rPr>
        <w:t>Россия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Туркманистон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78.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Банаворгирии магнитиро Д;И;Менделеев дар кадом қисмати Россия гузаронида буд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Ёқутистон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Чита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Санкт-Петербург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Екатеринбург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Урал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79.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Тарзи ченкунии градусиро юнониҳ қариб 250 сол пеш аз медонистанд; Эратосфен чунин ченкуниро дар Миср дар байни Александрия ва Сиена гузаронид; Дар натиҷаи ченкунӣ муайян намуд, ки лундагии Замин ба 39500 км баробар аст, қимати ҳақиқии лунда чанд км-ро ташкил медиҳад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$A) 38150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$B) 38500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$C) 40040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color w:val="000000"/>
          <w:lang w:val="en-US"/>
        </w:rPr>
        <w:t>$</w:t>
      </w:r>
      <w:r w:rsidRPr="00484B23">
        <w:rPr>
          <w:rFonts w:ascii="Palatino Linotype" w:hAnsi="Palatino Linotype"/>
          <w:lang w:val="en-US"/>
        </w:rPr>
        <w:t>D</w:t>
      </w:r>
      <w:r w:rsidRPr="00484B23">
        <w:rPr>
          <w:rFonts w:ascii="Palatino Linotype" w:hAnsi="Palatino Linotype"/>
          <w:color w:val="000000"/>
          <w:lang w:val="en-US"/>
        </w:rPr>
        <w:t xml:space="preserve">) </w:t>
      </w:r>
      <w:r w:rsidRPr="00484B23">
        <w:rPr>
          <w:rFonts w:ascii="Palatino Linotype" w:hAnsi="Palatino Linotype"/>
          <w:lang w:val="en-US"/>
        </w:rPr>
        <w:t xml:space="preserve">39350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37750 км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80.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Ҳалли масъалаи ҷиддӣ, ки Булин бар душ дошт, дар чуқурии 35 км (сарҳади поёни қишри Замин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ӯ зичии Ђ=3;39г/см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 w:rsidRPr="00410978">
        <w:rPr>
          <w:rFonts w:ascii="Palatino Linotype" w:hAnsi="Palatino Linotype"/>
          <w:lang w:val="tg-Cyrl-TJ"/>
        </w:rPr>
        <w:t>-ро қабул намуд; Ин ақида кадом солҳо пайдо шуд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1920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1925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1936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color w:val="000000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1945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1950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81.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Таҷҳизоти ARES-II стансияи бо системаи ҳозиразамон ҷиҳозонида шуда, барои чен намудани муқовимати хоси электрикии ҷинсҳои кӯҳӣ ва ба таври сунъи поляризатсиякунонидан истифода мебаранд; Тавассути асбоби ARES-II кадом намуди корҳоро иҷро намудан мумкин аст?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гузаронидани корҳо дар профилҳои бениҳоят дароз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гузаронидани корҳо дар профилҳои кӯтоҳ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гузаронидани корҳо дар профилҳои миёна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color w:val="000000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гузаронидани корҳо дар профилҳои бениҳоят кӯтоҳ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гузаронидани корҳо дар профилҳои нуқтавӣ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82.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Формулаи та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симшавии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увваи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вазнин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дар сат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замин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аввалин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маротиба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аз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тарафи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кадом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олим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пешни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шуда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буд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  <w:lang w:val="tg-Cyrl-TJ"/>
        </w:rPr>
        <w:t>Гаусс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  <w:lang w:val="tg-Cyrl-TJ"/>
        </w:rPr>
        <w:t>Грушинский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Клеро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>Гелмерт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Эйнштейн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83.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Та</w:t>
      </w:r>
      <w:r w:rsidRPr="00410978">
        <w:rPr>
          <w:rFonts w:ascii="Palatino Linotype" w:hAnsi="Palatino Linotype" w:cs="Times New Roman"/>
          <w:lang w:val="tg-Cyrl-TJ"/>
        </w:rPr>
        <w:t>ғ</w:t>
      </w:r>
      <w:r w:rsidRPr="00410978">
        <w:rPr>
          <w:rFonts w:ascii="Palatino Linotype" w:hAnsi="Palatino Linotype"/>
          <w:lang w:val="tg-Cyrl-TJ"/>
        </w:rPr>
        <w:t xml:space="preserve">йирёбии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увваи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вазнин</w:t>
      </w:r>
      <w:r w:rsidRPr="00410978">
        <w:rPr>
          <w:rFonts w:ascii="Palatino Linotype" w:hAnsi="Palatino Linotype"/>
          <w:lang w:val="tg-Cyrl-TJ"/>
        </w:rPr>
        <w:t xml:space="preserve">ӣ аз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увваи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кашиши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Офтоб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то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ба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чанд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м</w:t>
      </w:r>
      <w:r w:rsidRPr="00410978">
        <w:rPr>
          <w:rFonts w:ascii="Palatino Linotype" w:hAnsi="Palatino Linotype"/>
          <w:lang w:val="tg-Cyrl-TJ"/>
        </w:rPr>
        <w:t>гл; мерасад</w:t>
      </w:r>
      <w:r>
        <w:rPr>
          <w:rFonts w:ascii="Palatino Linotype" w:hAnsi="Palatino Linotype"/>
          <w:lang w:val="tg-Cyrl-TJ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>$A) 0,1</w:t>
      </w:r>
      <w:r w:rsidRPr="00410978">
        <w:rPr>
          <w:rFonts w:ascii="Palatino Linotype" w:hAnsi="Palatino Linotype"/>
        </w:rPr>
        <w:t>мгл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>$B) 0,3</w:t>
      </w:r>
      <w:r w:rsidRPr="00410978">
        <w:rPr>
          <w:rFonts w:ascii="Palatino Linotype" w:hAnsi="Palatino Linotype"/>
        </w:rPr>
        <w:t>мгл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$C) </w:t>
      </w:r>
      <w:r w:rsidRPr="00410978">
        <w:rPr>
          <w:rFonts w:ascii="Palatino Linotype" w:hAnsi="Palatino Linotype"/>
          <w:lang w:val="tg-Cyrl-TJ"/>
        </w:rPr>
        <w:t>0,10мгл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>0,07мгл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0,5мгл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84.</w:t>
      </w:r>
      <w:r w:rsidRPr="00410978">
        <w:rPr>
          <w:rFonts w:ascii="Palatino Linotype" w:hAnsi="Palatino Linotype"/>
          <w:lang w:val="tg-Cyrl-TJ"/>
        </w:rPr>
        <w:t xml:space="preserve">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Диапазони ченкунии гравиметри қаърӣ чанд мгл аст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tg-Cyrl-TJ"/>
        </w:rPr>
        <w:t>80 – 100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$B) </w:t>
      </w:r>
      <w:r w:rsidRPr="00410978">
        <w:rPr>
          <w:rFonts w:ascii="Palatino Linotype" w:hAnsi="Palatino Linotype"/>
          <w:lang w:val="tg-Cyrl-TJ"/>
        </w:rPr>
        <w:t>100 – 120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$C) </w:t>
      </w:r>
      <w:r w:rsidRPr="00410978">
        <w:rPr>
          <w:rFonts w:ascii="Palatino Linotype" w:hAnsi="Palatino Linotype"/>
          <w:lang w:val="tg-Cyrl-TJ"/>
        </w:rPr>
        <w:t>50 – 90 мгл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>80 – 120 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70 – 95 мгл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85.</w:t>
      </w:r>
      <w:r w:rsidRPr="00410978">
        <w:rPr>
          <w:rFonts w:ascii="Palatino Linotype" w:hAnsi="Palatino Linotype"/>
          <w:lang w:val="tg-Cyrl-TJ"/>
        </w:rPr>
        <w:t xml:space="preserve">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Зичии намаки ош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ба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чанд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баробар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аст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  <w:lang w:val="tg-Cyrl-TJ"/>
        </w:rPr>
        <w:t>1,15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  <w:lang w:val="tg-Cyrl-TJ"/>
        </w:rPr>
        <w:t>2,1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3,0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>2,15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4,0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86.</w:t>
      </w: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Қутби мусбати батарея аз кадом мавод иборат аст?</w:t>
      </w: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1" o:spid="_x0000_s1030" type="#_x0000_t75" alt="4" style="position:absolute;left:0;text-align:left;margin-left:28.7pt;margin-top:.5pt;width:142.3pt;height:110.3pt;z-index:-251664896;visibility:visible" wrapcoords="-114 0 -114 21453 21600 21453 21600 0 -114 0">
            <v:imagedata r:id="rId17" o:title="" croptop="3427f" cropbottom="19135f" cropleft="35298f" cropright="4248f"/>
            <w10:wrap type="tight"/>
          </v:shape>
        </w:pict>
      </w: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</w:p>
    <w:p w:rsidR="00161DA5" w:rsidRPr="000D5476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симоб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сулфид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базалт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>)</w:t>
      </w:r>
      <w:r w:rsidRPr="00410978">
        <w:rPr>
          <w:rFonts w:ascii="Palatino Linotype" w:hAnsi="Palatino Linotype"/>
        </w:rPr>
        <w:t xml:space="preserve"> Аз ангишт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регсанг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87.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2" o:spid="_x0000_s1031" type="#_x0000_t75" alt="1" style="position:absolute;left:0;text-align:left;margin-left:28.7pt;margin-top:65.05pt;width:156.9pt;height:56.7pt;z-index:-251663872;visibility:visible" wrapcoords="-103 0 -103 21316 21600 21316 21600 0 -103 0">
            <v:imagedata r:id="rId18" o:title="" croptop="23338f" cropbottom="16677f" cropleft="15750f" cropright="16210f"/>
            <w10:wrap type="through"/>
          </v:shape>
        </w:pict>
      </w:r>
      <w:r w:rsidRPr="00410978">
        <w:rPr>
          <w:rFonts w:ascii="Palatino Linotype" w:hAnsi="Palatino Linotype"/>
        </w:rPr>
        <w:t xml:space="preserve">Дар расм чен намудани фарқи потенсиалҳои майдони табиӣ тавассути электродҳои поляризатсиянашаванда нишон дода шудааст; Муайян намоед, ки бо 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 w:cs="Times New Roman Tj"/>
        </w:rPr>
        <w:t>арфи</w:t>
      </w:r>
      <w:r w:rsidRPr="00410978">
        <w:rPr>
          <w:rFonts w:ascii="Palatino Linotype" w:hAnsi="Palatino Linotype"/>
        </w:rPr>
        <w:t xml:space="preserve"> е</w:t>
      </w:r>
      <w:r w:rsidRPr="00410978">
        <w:rPr>
          <w:rFonts w:ascii="Palatino Linotype" w:hAnsi="Palatino Linotype"/>
          <w:vertAlign w:val="subscript"/>
        </w:rPr>
        <w:t>1</w:t>
      </w:r>
      <w:r w:rsidRPr="00410978">
        <w:rPr>
          <w:rFonts w:ascii="Palatino Linotype" w:hAnsi="Palatino Linotype"/>
        </w:rPr>
        <w:t xml:space="preserve"> ва е</w:t>
      </w:r>
      <w:r w:rsidRPr="00410978">
        <w:rPr>
          <w:rFonts w:ascii="Palatino Linotype" w:hAnsi="Palatino Linotype"/>
          <w:vertAlign w:val="subscript"/>
        </w:rPr>
        <w:t>2</w:t>
      </w:r>
      <w:r w:rsidRPr="00410978">
        <w:rPr>
          <w:rFonts w:ascii="Palatino Linotype" w:hAnsi="Palatino Linotype"/>
        </w:rPr>
        <w:t xml:space="preserve"> чиро ифода мекунанд</w:t>
      </w:r>
      <w:r>
        <w:rPr>
          <w:rFonts w:ascii="Palatino Linotype" w:hAnsi="Palatino Linotype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шиддат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муқовимат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магнитнокӣ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қувваи кашиш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поляризатсияи электродҳо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88.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Ченкунии баландии кӯҳро Берунӣ бо воситаи оринҷ (локти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пешниҳод намуд; Баландии кӯҳ чанд оринҷро дарбар мегирад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600 оринҷ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620 оринҷ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630 оринҷ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645 оринҷ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652,05 оринҷ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89.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Намуди якум батареяи 69- грм-6 аз 48 элементи маркаи 1,48 - ПМ -9 иборат буда, массаш чанд кг- ро ташкил медиҳад</w:t>
      </w:r>
      <w:r>
        <w:rPr>
          <w:rFonts w:ascii="Palatino Linotype" w:hAnsi="Palatino Linotype"/>
        </w:rPr>
        <w:t>?;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$A) 3 </w:t>
      </w:r>
      <w:r w:rsidRPr="00410978">
        <w:rPr>
          <w:rFonts w:ascii="Palatino Linotype" w:hAnsi="Palatino Linotype"/>
        </w:rPr>
        <w:t>кг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$B) 8 </w:t>
      </w:r>
      <w:r w:rsidRPr="00410978">
        <w:rPr>
          <w:rFonts w:ascii="Palatino Linotype" w:hAnsi="Palatino Linotype"/>
        </w:rPr>
        <w:t>кг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$C) 12 </w:t>
      </w:r>
      <w:r w:rsidRPr="00410978">
        <w:rPr>
          <w:rFonts w:ascii="Palatino Linotype" w:hAnsi="Palatino Linotype"/>
        </w:rPr>
        <w:t>кг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$D) 18 </w:t>
      </w:r>
      <w:r w:rsidRPr="00410978">
        <w:rPr>
          <w:rFonts w:ascii="Palatino Linotype" w:hAnsi="Palatino Linotype"/>
        </w:rPr>
        <w:t>кг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25 кг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90.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Батареяҳое ки дар методи иктишофи электрикӣ истифода мебаранд, чанд намуд мешаванд?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 намуд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4 намуд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7 намуд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>)</w:t>
      </w:r>
      <w:r w:rsidRPr="00410978">
        <w:rPr>
          <w:rFonts w:ascii="Palatino Linotype" w:hAnsi="Palatino Linotype"/>
        </w:rPr>
        <w:t xml:space="preserve"> 2 намуд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5 намуд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91.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Коррелятсия (мувофиқакунон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чист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ҷойгиркунии хусусиятҳои чанд нуқтаи таркиш дар як сатҳ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ҷойгиркунии чанд профил дар чанд сатҳи замин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ҷойгиркунии хусусиятҳои якхелаи лаппишҳо дар нуқтаҳои гуногуни муҳит, бо роҳи ба қайдгирист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мувофиқакунонии буришҳои геологии сатҳи замин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мувофиқакунонии профилҳо дар як сатҳ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92.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Дарозии оринҷи арабҳо чанд см буд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20 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25 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35 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40 см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49,3 см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93.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Сарчашмаи барангезиш 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нуқтаҳои мушоҳидавӣ дар сатҳи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нуқтаҳои мушоҳидавӣ дар хатҳои рост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нуқтаҳои мушоҳидавӣ дар минтақаҳои аксшавии мавҷҳо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нуқтаҳои мушоҳидавиест, ки дар сатҳи болоии Замин мавқеъ доранд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нуқтаи таркишест, ки мо барои ба миён овардани майдонҳои сейсмикӣ ба хотири муайян намудани суръати паҳншавии мавҷҳо ба таври сунъи ҳосил менамоем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94.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Ҳудуди тағйирёбии масофаи байни мавҷқабулкунакҳо дар методи мавҷҳои шикаста чанд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20 то 40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1 то 2 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40 то 50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80 то 100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25 то 100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95.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Радиуси Замин аз рӯи формулаи Берунӣ ба чанд км баробар аст</w:t>
      </w:r>
      <w:r>
        <w:rPr>
          <w:rFonts w:ascii="Palatino Linotype" w:hAnsi="Palatino Linotype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en-US"/>
        </w:rPr>
      </w:pPr>
      <w:r w:rsidRPr="00484B23">
        <w:rPr>
          <w:rFonts w:ascii="Palatino Linotype" w:hAnsi="Palatino Linotype"/>
          <w:color w:val="000000"/>
          <w:lang w:val="en-US"/>
        </w:rPr>
        <w:t xml:space="preserve">$A) 6100 </w:t>
      </w:r>
      <w:r w:rsidRPr="00410978">
        <w:rPr>
          <w:rFonts w:ascii="Palatino Linotype" w:hAnsi="Palatino Linotype"/>
          <w:color w:val="000000"/>
        </w:rPr>
        <w:t>км</w:t>
      </w:r>
      <w:r w:rsidRPr="00484B23">
        <w:rPr>
          <w:rFonts w:ascii="Palatino Linotype" w:hAnsi="Palatino Linotype"/>
          <w:color w:val="000000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en-US"/>
        </w:rPr>
      </w:pPr>
      <w:r w:rsidRPr="00484B23">
        <w:rPr>
          <w:rFonts w:ascii="Palatino Linotype" w:hAnsi="Palatino Linotype"/>
          <w:color w:val="000000"/>
          <w:lang w:val="en-US"/>
        </w:rPr>
        <w:t xml:space="preserve">$B) 6270 </w:t>
      </w:r>
      <w:r w:rsidRPr="00410978">
        <w:rPr>
          <w:rFonts w:ascii="Palatino Linotype" w:hAnsi="Palatino Linotype"/>
          <w:color w:val="000000"/>
        </w:rPr>
        <w:t>км</w:t>
      </w:r>
      <w:r w:rsidRPr="00484B23">
        <w:rPr>
          <w:rFonts w:ascii="Palatino Linotype" w:hAnsi="Palatino Linotype"/>
          <w:color w:val="000000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en-US"/>
        </w:rPr>
      </w:pPr>
      <w:r w:rsidRPr="00484B23">
        <w:rPr>
          <w:rFonts w:ascii="Palatino Linotype" w:hAnsi="Palatino Linotype"/>
          <w:color w:val="000000"/>
          <w:lang w:val="en-US"/>
        </w:rPr>
        <w:t xml:space="preserve">$C) 6570 </w:t>
      </w:r>
      <w:r w:rsidRPr="00410978">
        <w:rPr>
          <w:rFonts w:ascii="Palatino Linotype" w:hAnsi="Palatino Linotype"/>
          <w:color w:val="000000"/>
        </w:rPr>
        <w:t>км</w:t>
      </w:r>
      <w:r w:rsidRPr="00484B23">
        <w:rPr>
          <w:rFonts w:ascii="Palatino Linotype" w:hAnsi="Palatino Linotype"/>
          <w:color w:val="000000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en-US"/>
        </w:rPr>
      </w:pPr>
      <w:r w:rsidRPr="00484B23">
        <w:rPr>
          <w:rFonts w:ascii="Palatino Linotype" w:hAnsi="Palatino Linotype"/>
          <w:color w:val="000000"/>
          <w:lang w:val="en-US"/>
        </w:rPr>
        <w:t>$</w:t>
      </w:r>
      <w:r w:rsidRPr="00484B23">
        <w:rPr>
          <w:rFonts w:ascii="Palatino Linotype" w:hAnsi="Palatino Linotype"/>
          <w:lang w:val="en-US"/>
        </w:rPr>
        <w:t>D</w:t>
      </w:r>
      <w:r w:rsidRPr="00484B23">
        <w:rPr>
          <w:rFonts w:ascii="Palatino Linotype" w:hAnsi="Palatino Linotype"/>
          <w:color w:val="000000"/>
          <w:lang w:val="en-US"/>
        </w:rPr>
        <w:t xml:space="preserve">) 6350 </w:t>
      </w:r>
      <w:r w:rsidRPr="00410978">
        <w:rPr>
          <w:rFonts w:ascii="Palatino Linotype" w:hAnsi="Palatino Linotype"/>
          <w:color w:val="000000"/>
        </w:rPr>
        <w:t>км</w:t>
      </w:r>
      <w:r w:rsidRPr="00484B23">
        <w:rPr>
          <w:rFonts w:ascii="Palatino Linotype" w:hAnsi="Palatino Linotype"/>
          <w:color w:val="000000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en-US"/>
        </w:rPr>
      </w:pPr>
      <w:r w:rsidRPr="00484B23">
        <w:rPr>
          <w:rFonts w:ascii="Palatino Linotype" w:hAnsi="Palatino Linotype"/>
          <w:color w:val="000000"/>
          <w:lang w:val="en-US"/>
        </w:rPr>
        <w:t xml:space="preserve">$E) 6600 </w:t>
      </w:r>
      <w:r w:rsidRPr="00410978">
        <w:rPr>
          <w:rFonts w:ascii="Palatino Linotype" w:hAnsi="Palatino Linotype"/>
          <w:color w:val="000000"/>
        </w:rPr>
        <w:t>км</w:t>
      </w:r>
      <w:r w:rsidRPr="00484B23">
        <w:rPr>
          <w:rFonts w:ascii="Palatino Linotype" w:hAnsi="Palatino Linotype"/>
          <w:color w:val="000000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>@96.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10978">
        <w:rPr>
          <w:rFonts w:ascii="Palatino Linotype" w:hAnsi="Palatino Linotype"/>
        </w:rPr>
        <w:t>Дар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вақти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гузаронидани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корҳои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саҳроӣ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чанд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хели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профилҳоро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ҷудо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мекунанд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ва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онҳо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кадомҳо</w:t>
      </w:r>
      <w:r w:rsidRPr="00410978">
        <w:rPr>
          <w:rFonts w:ascii="Palatino Linotype" w:hAnsi="Palatino Linotype"/>
          <w:lang w:val="tg-Cyrl-TJ"/>
        </w:rPr>
        <w:t>я</w:t>
      </w:r>
      <w:r w:rsidRPr="00410978">
        <w:rPr>
          <w:rFonts w:ascii="Palatino Linotype" w:hAnsi="Palatino Linotype"/>
        </w:rPr>
        <w:t>нд</w:t>
      </w:r>
      <w:r w:rsidRPr="00484B23">
        <w:rPr>
          <w:rFonts w:ascii="Palatino Linotype" w:hAnsi="Palatino Linotype"/>
          <w:lang w:val="en-US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$A) 6 </w:t>
      </w:r>
      <w:r w:rsidRPr="00410978">
        <w:rPr>
          <w:rFonts w:ascii="Palatino Linotype" w:hAnsi="Palatino Linotype"/>
        </w:rPr>
        <w:t>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84B23">
        <w:rPr>
          <w:rFonts w:ascii="Palatino Linotype" w:hAnsi="Palatino Linotype"/>
          <w:lang w:val="en-US"/>
        </w:rPr>
        <w:t xml:space="preserve">-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арзӣ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ғайрит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/>
        </w:rPr>
        <w:t>лӣ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камоншакл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ғайриарзӣ</w:t>
      </w:r>
      <w:r w:rsidRPr="00484B23">
        <w:rPr>
          <w:rFonts w:ascii="Palatino Linotype" w:hAnsi="Palatino Linotype"/>
          <w:lang w:val="en-US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en-US"/>
        </w:rPr>
      </w:pPr>
      <w:r w:rsidRPr="00484B23">
        <w:rPr>
          <w:rFonts w:ascii="Palatino Linotype" w:hAnsi="Palatino Linotype"/>
          <w:lang w:val="en-US"/>
        </w:rPr>
        <w:t xml:space="preserve">$B) 3 </w:t>
      </w:r>
      <w:r w:rsidRPr="00410978">
        <w:rPr>
          <w:rFonts w:ascii="Palatino Linotype" w:hAnsi="Palatino Linotype"/>
        </w:rPr>
        <w:t>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84B23">
        <w:rPr>
          <w:rFonts w:ascii="Palatino Linotype" w:hAnsi="Palatino Linotype"/>
          <w:lang w:val="en-US"/>
        </w:rPr>
        <w:t xml:space="preserve">-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ғайрит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 w:cs="Times New Roman Tj"/>
          <w:lang w:val="tg-Cyrl-TJ"/>
        </w:rPr>
        <w:t>л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84B23">
        <w:rPr>
          <w:rFonts w:ascii="Palatino Linotype" w:hAnsi="Palatino Linotype"/>
          <w:lang w:val="en-US"/>
        </w:rPr>
        <w:t xml:space="preserve">, </w:t>
      </w:r>
      <w:r w:rsidRPr="00410978">
        <w:rPr>
          <w:rFonts w:ascii="Palatino Linotype" w:hAnsi="Palatino Linotype"/>
        </w:rPr>
        <w:t>профилҳои</w:t>
      </w:r>
      <w:r w:rsidRPr="00484B23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камоншакл</w:t>
      </w:r>
      <w:r w:rsidRPr="00484B23"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2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профилҳои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 xml:space="preserve"> ва профилҳои арзӣ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4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профилҳои арзӣ, профилҳои ғайриарзӣ, профилҳои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>, профилҳои ғайрит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</w:t>
      </w:r>
      <w:r w:rsidRPr="00410978">
        <w:rPr>
          <w:rFonts w:ascii="Palatino Linotype" w:hAnsi="Palatino Linotype"/>
        </w:rPr>
        <w:t>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5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профилҳои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>, профилҳои камоншакл, профилҳои арзӣ, профилҳои ғайрит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>, профилҳои ғайриарзӣ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97.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Барои якбора муайян намудани тартиб диҳандаи вертикалӣ ва меҳвари майдони магнитӣ, бузургии таъсирпазирии магнитӣ, ки дар пармачоҳ муайян карда мешавад, кадом намуди таҷҳизотро истифода мебаранд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ГАК-7 т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ГРК-1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КМК-3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КМВ-1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ТСМ-3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98.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Мафҳуми изохрон чиро мефаҳмонад?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3" o:spid="_x0000_i1033" type="#_x0000_t75" alt="02" style="width:187.5pt;height:116.25pt;visibility:visible">
            <v:imagedata r:id="rId19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самти ҳаракати мавҷҳоро дар фазо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самти годографҳоро дар фазо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фронти мавҷҳоро дар ҳолатҳои гуногуни вақт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вақти воридшавии мавҷҳои чандир</w:t>
      </w:r>
      <w:r w:rsidRPr="00410978">
        <w:rPr>
          <w:rFonts w:ascii="Palatino Linotype" w:hAnsi="Palatino Linotype"/>
          <w:lang w:val="tg-Cyrl-TJ"/>
        </w:rPr>
        <w:t>иро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фронти мавҷҳоро дар сатҳи замин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99.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Берунӣ барои муайян намудани радиуси Замин кадом формуларо пешниҳод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34" type="#_x0000_t75" style="width:33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256FF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0256FF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-b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35" type="#_x0000_t75" style="width:33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256FF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0256FF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-b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S=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36" type="#_x0000_t75" style="width:23.25pt;height:25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16E3E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16E3E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g&lt;/m:t&gt;&lt;/m:r&gt;&lt;m:sSup&gt;&lt;m:sSup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sSupPr&gt;&lt;m:e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t&lt;/m:t&gt;&lt;/m:r&gt;&lt;/m:e&gt;&lt;m:sup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37" type="#_x0000_t75" style="width:23.25pt;height:25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16E3E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16E3E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g&lt;/m:t&gt;&lt;/m:r&gt;&lt;m:sSup&gt;&lt;m:sSup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sSupPr&gt;&lt;m:e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t&lt;/m:t&gt;&lt;/m:r&gt;&lt;/m:e&gt;&lt;m:sup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cos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38" type="#_x0000_t75" style="width:1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157DE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157DE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±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39" type="#_x0000_t75" style="width:1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157DE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157DE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±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 w:rsidRPr="00410978">
        <w:rPr>
          <w:rFonts w:ascii="Palatino Linotype" w:hAnsi="Palatino Linotype"/>
          <w:lang w:val="en-US"/>
        </w:rPr>
        <w:t xml:space="preserve">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40" type="#_x0000_t75" style="width:36.75pt;height:30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53C0B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D53C0B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+H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41" type="#_x0000_t75" style="width:36.75pt;height:30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53C0B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D53C0B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+H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T 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42" type="#_x0000_t75" style="width:42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13085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13085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n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nВ±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43" type="#_x0000_t75" style="width:42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13085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13085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n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nВ±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B 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44" type="#_x0000_t75" style="width:14.2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AD682B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D682B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ј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45" type="#_x0000_t75" style="width:14.2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AD682B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D682B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ј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 w:rsidRPr="00410978">
        <w:rPr>
          <w:rFonts w:ascii="Palatino Linotype" w:hAnsi="Palatino Linotype"/>
          <w:lang w:val="en-US"/>
        </w:rPr>
        <w:t>H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100. </w: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Чӣ гуна годографҳоро годографҳои сатҳӣ мегӯянд</w:t>
      </w:r>
      <w:r>
        <w:rPr>
          <w:rFonts w:ascii="Palatino Linotype" w:hAnsi="Palatino Linotype"/>
        </w:rPr>
        <w:t>?</w: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29" o:spid="_x0000_s1032" type="#_x0000_t75" alt="Копия 118TEPL2K5l09979x3c0" style="position:absolute;left:0;text-align:left;margin-left:17.3pt;margin-top:1.1pt;width:113pt;height:107.85pt;z-index:-251662848;visibility:visible" wrapcoords="-143 -150 -143 21600 21743 21600 21743 -150 -143 -150" stroked="t" strokeweight=".5pt">
            <v:imagedata r:id="rId26" o:title=""/>
            <w10:wrap type="tight"/>
          </v:shape>
        </w:pic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агар годограф аз рӯи чанд нуқтаи таркиш сохта шуда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агар годограф ҳангоми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мавҷҳои ҳамон як ну</w:t>
      </w:r>
      <w:r w:rsidRPr="00410978">
        <w:rPr>
          <w:rFonts w:ascii="Palatino Linotype" w:hAnsi="Palatino Linotype" w:cs="Times New Roman"/>
        </w:rPr>
        <w:t>қ</w:t>
      </w:r>
      <w:r w:rsidRPr="00410978">
        <w:rPr>
          <w:rFonts w:ascii="Palatino Linotype" w:hAnsi="Palatino Linotype" w:cs="Times New Roman Tj"/>
        </w:rPr>
        <w:t>таи</w:t>
      </w:r>
      <w:r w:rsidRPr="00410978">
        <w:rPr>
          <w:rFonts w:ascii="Palatino Linotype" w:hAnsi="Palatino Linotype"/>
        </w:rPr>
        <w:t xml:space="preserve"> таркиш аз рӯи чанд профил сохта шуда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агар годограф ба тарафе майл карда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 годограф дар як хати рост мавқеъ дошта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агар годограф дар чанд сатҳ сохта шуда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101.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Берунӣ аз Хоразм (Ӯзбекистони ҳозира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аз рӯи пастшавии уфуқ андозаи Заминро муайян намуд; Ин иқдом кадом солҳоро дар бар мегирифт</w:t>
      </w:r>
      <w:r>
        <w:rPr>
          <w:rFonts w:ascii="Palatino Linotype" w:hAnsi="Palatino Linotype"/>
          <w:lang w:val="tg-Cyrl-TJ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$A) аз (1010-1020);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$B) аз (1015-1025);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$C) аз (1020-1034);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</w:t>
      </w:r>
      <w:r w:rsidRPr="00484B23">
        <w:rPr>
          <w:rFonts w:ascii="Palatino Linotype" w:hAnsi="Palatino Linotype"/>
          <w:lang w:val="tg-Cyrl-TJ"/>
        </w:rPr>
        <w:t>D</w:t>
      </w:r>
      <w:r w:rsidRPr="00484B23">
        <w:rPr>
          <w:rFonts w:ascii="Palatino Linotype" w:hAnsi="Palatino Linotype"/>
          <w:color w:val="000000"/>
          <w:lang w:val="tg-Cyrl-TJ"/>
        </w:rPr>
        <w:t>) аз (1025-1035);</w:t>
      </w:r>
    </w:p>
    <w:p w:rsidR="00161DA5" w:rsidRPr="00484B23" w:rsidRDefault="00161DA5" w:rsidP="00410978">
      <w:pPr>
        <w:jc w:val="both"/>
        <w:rPr>
          <w:rFonts w:ascii="Palatino Linotype" w:hAnsi="Palatino Linotype"/>
          <w:color w:val="000000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$E) аз (1029-1034);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102.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Ма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</w:rPr>
        <w:t>таъҳои тулӣ чӣ гуна профилҳо</w:t>
      </w:r>
      <w:r w:rsidRPr="00410978">
        <w:rPr>
          <w:rFonts w:ascii="Palatino Linotype" w:hAnsi="Palatino Linotype"/>
          <w:lang w:val="tg-Cyrl-TJ"/>
        </w:rPr>
        <w:t>я</w:t>
      </w:r>
      <w:r w:rsidRPr="00410978">
        <w:rPr>
          <w:rFonts w:ascii="Palatino Linotype" w:hAnsi="Palatino Linotype"/>
        </w:rPr>
        <w:t>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агар нуқтаи назорати ва мавҷқабулкунакҳои сейсмикӣ дар як хати рост мавқеъ дошта бошанд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агар нуқтаи назорат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мавҷқабулкунакҳо ба таври камоншакл ҷойгир шуда бошанд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агар нуқтаи таркиш бо мавҷқабулкунакҳо дар як хати рост мавқеъ дошта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 нуқтаи таркиш бо мавҷқабулкунакҳо дар як сатҳ қарор дошта бошанд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агар мавҷқабулкунакҳо дар як хати рост бо профилҳо хобиш дошта бошанд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103.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Агар</w:t>
      </w:r>
      <w:r w:rsidRPr="00410978">
        <w:rPr>
          <w:rFonts w:ascii="Palatino Linotype" w:hAnsi="Palatino Linotype"/>
          <w:lang w:val="tg-Cyrl-TJ"/>
        </w:rPr>
        <w:t xml:space="preserve"> дар</w:t>
      </w:r>
      <w:r w:rsidRPr="00410978">
        <w:rPr>
          <w:rFonts w:ascii="Palatino Linotype" w:hAnsi="Palatino Linotype"/>
        </w:rPr>
        <w:t xml:space="preserve"> ҳамворӣ</w:t>
      </w:r>
      <w:r w:rsidRPr="00410978">
        <w:rPr>
          <w:rFonts w:ascii="Palatino Linotype" w:hAnsi="Palatino Linotype"/>
          <w:lang w:val="tg-Cyrl-TJ"/>
        </w:rPr>
        <w:t>, дар чу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урии</w:t>
      </w:r>
      <w:r w:rsidRPr="00410978">
        <w:rPr>
          <w:rFonts w:ascii="Palatino Linotype" w:hAnsi="Palatino Linotype"/>
        </w:rPr>
        <w:t xml:space="preserve"> 100 км зичӣ то ба 0,0000 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 xml:space="preserve">3 </w:t>
      </w:r>
      <w:r w:rsidRPr="00410978">
        <w:rPr>
          <w:rFonts w:ascii="Palatino Linotype" w:hAnsi="Palatino Linotype"/>
        </w:rPr>
        <w:t>тағйир ёбад, он гоҳ дар ҳамворӣ қувваи вазнинӣ то ба чанд мгл тағйир меёбад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t xml:space="preserve">0,06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0, 001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0,04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0,05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$E) </w:t>
      </w:r>
      <w:r w:rsidRPr="00410978">
        <w:rPr>
          <w:rFonts w:ascii="Palatino Linotype" w:hAnsi="Palatino Linotype"/>
          <w:lang w:val="en-US"/>
        </w:rPr>
        <w:t>0,1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@</w:t>
      </w:r>
      <w:r w:rsidRPr="00410978">
        <w:rPr>
          <w:rFonts w:ascii="Palatino Linotype" w:hAnsi="Palatino Linotype"/>
          <w:lang w:val="en-US"/>
        </w:rPr>
        <w:t xml:space="preserve">104. 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 w:rsidRPr="00410978">
        <w:rPr>
          <w:rFonts w:ascii="Palatino Linotype" w:hAnsi="Palatino Linotype"/>
        </w:rPr>
        <w:t>Қимати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миёнаи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қувваи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вазнинӣ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дар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сатҳи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болоии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Замин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ба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чанд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мгл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баробар</w:t>
      </w:r>
      <w:r w:rsidRPr="00410978">
        <w:rPr>
          <w:rFonts w:ascii="Palatino Linotype" w:hAnsi="Palatino Linotype"/>
          <w:lang w:val="en-US"/>
        </w:rPr>
        <w:t xml:space="preserve"> </w:t>
      </w:r>
      <w:r w:rsidRPr="00410978">
        <w:rPr>
          <w:rFonts w:ascii="Palatino Linotype" w:hAnsi="Palatino Linotype"/>
        </w:rPr>
        <w:t>аст</w:t>
      </w:r>
      <w:r>
        <w:rPr>
          <w:rFonts w:ascii="Palatino Linotype" w:hAnsi="Palatino Linotype"/>
          <w:lang w:val="en-US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t xml:space="preserve">938 000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979 300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979 700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985</w:t>
      </w:r>
      <w:r w:rsidRPr="00410978">
        <w:rPr>
          <w:rFonts w:ascii="Palatino Linotype" w:hAnsi="Palatino Linotype"/>
          <w:lang w:val="en-US"/>
        </w:rPr>
        <w:t> </w:t>
      </w:r>
      <w:r w:rsidRPr="00410978">
        <w:rPr>
          <w:rFonts w:ascii="Palatino Linotype" w:hAnsi="Palatino Linotype"/>
        </w:rPr>
        <w:t>200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983</w:t>
      </w:r>
      <w:r w:rsidRPr="00410978">
        <w:rPr>
          <w:rFonts w:ascii="Palatino Linotype" w:hAnsi="Palatino Linotype"/>
          <w:lang w:val="en-US"/>
        </w:rPr>
        <w:t> </w:t>
      </w:r>
      <w:r w:rsidRPr="00410978">
        <w:rPr>
          <w:rFonts w:ascii="Palatino Linotype" w:hAnsi="Palatino Linotype"/>
        </w:rPr>
        <w:t>500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мгл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105.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Берунӣ таҷрибаи худро дар кӯҳи калонтарини кадом давлат ба анҷом расонид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Россия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Покистон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Тоҷикистон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Ҳиндустон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Афғонистон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106.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Кадом методи геофизикаи иктишофӣ ба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мавҷҳои арзӣ ва тулӣ машғул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радиоактивӣ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107.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Ҳалли масъалаи ҷиддӣ, ки Булин бар душ дошт, дар чуқурии 35 км (сарҳади поёни қишри Замин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ӯ зичии Ђ=3;39г/см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 w:rsidRPr="00410978">
        <w:rPr>
          <w:rFonts w:ascii="Palatino Linotype" w:hAnsi="Palatino Linotype"/>
          <w:lang w:val="tg-Cyrl-TJ"/>
        </w:rPr>
        <w:t>-ро қабул намуд; Ин ақида кадом солҳо пайдо шуд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$A) 1920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$B) 1925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$C) 1936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color w:val="000000"/>
          <w:lang w:val="tg-Cyrl-TJ"/>
        </w:rPr>
        <w:t>$</w:t>
      </w:r>
      <w:r w:rsidRPr="00484B23">
        <w:rPr>
          <w:rFonts w:ascii="Palatino Linotype" w:hAnsi="Palatino Linotype"/>
          <w:lang w:val="tg-Cyrl-TJ"/>
        </w:rPr>
        <w:t>D</w:t>
      </w:r>
      <w:r w:rsidRPr="00484B23">
        <w:rPr>
          <w:rFonts w:ascii="Palatino Linotype" w:hAnsi="Palatino Linotype"/>
          <w:color w:val="000000"/>
          <w:lang w:val="tg-Cyrl-TJ"/>
        </w:rPr>
        <w:t xml:space="preserve">) </w:t>
      </w:r>
      <w:r w:rsidRPr="00484B23">
        <w:rPr>
          <w:rFonts w:ascii="Palatino Linotype" w:hAnsi="Palatino Linotype"/>
          <w:lang w:val="tg-Cyrl-TJ"/>
        </w:rPr>
        <w:t>1945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$E) 1950</w:t>
      </w:r>
      <w:r>
        <w:rPr>
          <w:rFonts w:ascii="Palatino Linotype" w:hAnsi="Palatino Linotype"/>
          <w:lang w:val="tg-Cyrl-TJ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 xml:space="preserve">@108. 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Барои аз зичии намунаи нам (дар ҳолати намнок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84B23"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ба</w:t>
      </w:r>
      <w:r w:rsidRPr="00484B23">
        <w:rPr>
          <w:rFonts w:ascii="Palatino Linotype" w:hAnsi="Palatino Linotype"/>
          <w:lang w:val="tg-Cyrl-TJ"/>
        </w:rPr>
        <w:t xml:space="preserve"> зичии намунаи хушк аз нав ҳисоб намудан тавассути кадом номограмма истифода бурдан мумкин</w:t>
      </w:r>
      <w:r w:rsidRPr="00410978">
        <w:rPr>
          <w:rFonts w:ascii="Palatino Linotype" w:hAnsi="Palatino Linotype"/>
          <w:lang w:val="tg-Cyrl-TJ"/>
        </w:rPr>
        <w:t xml:space="preserve"> аст</w:t>
      </w:r>
      <w:r w:rsidRPr="00484B23">
        <w:rPr>
          <w:rFonts w:ascii="Palatino Linotype" w:hAnsi="Palatino Linotype"/>
          <w:lang w:val="tg-Cyrl-TJ"/>
        </w:rPr>
        <w:t>?</w:t>
      </w:r>
    </w:p>
    <w:p w:rsidR="00161DA5" w:rsidRPr="00484B23" w:rsidRDefault="00161DA5" w:rsidP="00410978">
      <w:pPr>
        <w:jc w:val="both"/>
        <w:rPr>
          <w:rFonts w:ascii="Palatino Linotype" w:hAnsi="Palatino Linotype"/>
          <w:lang w:val="tg-Cyrl-TJ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  <w:lang w:val="tg-Cyrl-TJ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30" o:spid="_x0000_s1033" type="#_x0000_t75" alt="Аки Бахром 003" style="position:absolute;left:0;text-align:left;margin-left:165.6pt;margin-top:-.9pt;width:88.5pt;height:108.9pt;z-index:-251661824;visibility:visible" wrapcoords="-183 0 -183 21451 21600 21451 21600 0 -183 0">
            <v:imagedata r:id="rId9" o:title=""/>
            <w10:wrap type="tight"/>
          </v:shape>
        </w:pict>
      </w: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Берёзкин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Приклонский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Мячкин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Шебалин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Кондорская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109.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иктишофи сейсмикӣ ба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кадом мавҷҳо машғул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мавҷҳои сейсмикии рост, мавҷҳои сейсмикии сатҳи, мавҷҳои сейсмикии ғеҷанда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мавҷҳои сейсмикии аксшаванда, мавҷҳои сейсмикии шикасташуда, мавҷҳои сейсмикии рост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мавҷҳои сейсмикии шикастаи асосӣ, мавҷҳои сейсмикии шикастаи гузаранда, мавҷҳои сейсмикии сатҳӣ, мавҷҳои сейсмикии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мавҷҳои сейсмикии рост, мавҷҳои сейсмикии сатҳӣ, мавҷҳои сейсмикии аксшаванда, мавҷҳои сейсмикии шикаста гузаранда, мавҷҳои сейсмикии шикаста ғеҷанда, мавҷҳои сейсмикии шикастаи асосӣ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мавҷҳои сейсмикии рост, мавҷҳои сейсмикии сатҳӣ, мавҷҳои сейсм</w:t>
      </w:r>
      <w:r w:rsidRPr="00410978">
        <w:rPr>
          <w:rFonts w:ascii="Palatino Linotype" w:hAnsi="Palatino Linotype"/>
          <w:lang w:val="tg-Cyrl-TJ"/>
        </w:rPr>
        <w:t>и</w:t>
      </w:r>
      <w:r w:rsidRPr="00410978">
        <w:rPr>
          <w:rFonts w:ascii="Palatino Linotype" w:hAnsi="Palatino Linotype"/>
        </w:rPr>
        <w:t>кии шикаста гузаранда, мавҷҳои сейсмикии аксшаванда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110.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Тарзи ченкунии градусиро юнониҳ қариб 250 сол пеш аз медонистанд; Эратосфен чунин ченкуниро дар Миср дар байни Александрия ва Сиена гузаронид; Дар натиҷаи ченкунӣ муайян намуд, ки лундагии Замин ба 39500 км баробар аст, қимати ҳақиқии лунда чанд км-ро ташкил медиҳад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$A) 38150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$B) 38500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en-US"/>
        </w:rPr>
        <w:t xml:space="preserve">$C) 40040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color w:val="000000"/>
          <w:lang w:val="en-US"/>
        </w:rPr>
        <w:t>$</w:t>
      </w:r>
      <w:r w:rsidRPr="00484B23">
        <w:rPr>
          <w:rFonts w:ascii="Palatino Linotype" w:hAnsi="Palatino Linotype"/>
          <w:lang w:val="en-US"/>
        </w:rPr>
        <w:t>D</w:t>
      </w:r>
      <w:r w:rsidRPr="00484B23">
        <w:rPr>
          <w:rFonts w:ascii="Palatino Linotype" w:hAnsi="Palatino Linotype"/>
          <w:color w:val="000000"/>
          <w:lang w:val="en-US"/>
        </w:rPr>
        <w:t xml:space="preserve">) </w:t>
      </w:r>
      <w:r w:rsidRPr="00484B23">
        <w:rPr>
          <w:rFonts w:ascii="Palatino Linotype" w:hAnsi="Palatino Linotype"/>
          <w:lang w:val="en-US"/>
        </w:rPr>
        <w:t xml:space="preserve">39350 </w:t>
      </w:r>
      <w:r w:rsidRPr="00410978">
        <w:rPr>
          <w:rFonts w:ascii="Palatino Linotype" w:hAnsi="Palatino Linotype"/>
        </w:rPr>
        <w:t>км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37750 км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111.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Зичии миёнаи Замин ба чанд г/см</w:t>
      </w:r>
      <w:r w:rsidRPr="00410978">
        <w:rPr>
          <w:rFonts w:ascii="Palatino Linotype" w:hAnsi="Palatino Linotype"/>
          <w:vertAlign w:val="superscript"/>
          <w:lang w:val="tg-Cyrl-TJ"/>
        </w:rPr>
        <w:t>3</w:t>
      </w:r>
      <w:r w:rsidRPr="00410978">
        <w:rPr>
          <w:rFonts w:ascii="Palatino Linotype" w:hAnsi="Palatino Linotype"/>
          <w:lang w:val="tg-Cyrl-TJ"/>
        </w:rPr>
        <w:t xml:space="preserve"> баробар аст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3;54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2;73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8;02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5;52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4;51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112.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Тавассути формулаи мазкур </w: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чиро ҳисоб намудан мумкин аст? </w: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31" o:spid="_x0000_s1034" type="#_x0000_t75" style="position:absolute;left:0;text-align:left;margin-left:54pt;margin-top:6.35pt;width:84pt;height:42.75pt;z-index:251655680;visibility:visible">
            <v:imagedata r:id="rId27" o:title=""/>
          </v:shape>
        </w:pic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Зичӣ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Зичии намунаи </w:t>
      </w:r>
      <w:r w:rsidRPr="00410978">
        <w:rPr>
          <w:rFonts w:ascii="Palatino Linotype" w:hAnsi="Palatino Linotype"/>
          <w:lang w:val="tg-Cyrl-TJ"/>
        </w:rPr>
        <w:t>обдор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Зичии намунаи хушк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Масса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Ҳаҷм;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113.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Берунӣ барои муайян намудани радиуси Замин кадом формуларо пешниҳод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 xml:space="preserve">$A)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46" type="#_x0000_t75" style="width:103.5pt;height:87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4738F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74738F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-b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&lt;/m:t&gt;&lt;/m:r&gt;&lt;/m:den&gt;&lt;/m:f&gt;&lt;m:r&gt;&lt;m:rPr&gt;&lt;m:sty m:val=&quot;p&quot;/&gt;&lt;/m:rPr&gt;&lt;w:rPr&gt;&lt;w:rFonts w:ascii=&quot;Cambria Math&quot; w:h-ansi=&quot;Cambria Math&quot;/&gt;&lt;wx:font wx:val=&quot;Cambria Math&quot;/&gt;&lt;w:lang w:val=&quot;EN-US&quot;/&gt;&lt;/w:rPr&gt;&lt;m:t&gt;;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47" type="#_x0000_t75" style="width:67.5pt;height:4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4738F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74738F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-b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a&lt;/m:t&gt;&lt;/m:r&gt;&lt;/m:den&gt;&lt;/m:f&gt;&lt;m:r&gt;&lt;m:rPr&gt;&lt;m:sty m:val=&quot;p&quot;/&gt;&lt;/m:rPr&gt;&lt;w:rPr&gt;&lt;w:rFonts w:ascii=&quot;Cambria Math&quot; w:h-ansi=&quot;Cambria Math&quot;/&gt;&lt;wx:font wx:val=&quot;Cambria Math&quot;/&gt;&lt;w:lang w:val=&quot;EN-US&quot;/&gt;&lt;/w:rPr&gt;&lt;m:t&gt;;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S=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48" type="#_x0000_t75" style="width:23.25pt;height:25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wsp:rsid wsp:val=&quot;00FF3198&quot;/&gt;&lt;/wsp:rsids&gt;&lt;/w:docPr&gt;&lt;w:body&gt;&lt;w:p wsp:rsidR=&quot;00000000&quot; wsp:rsidRDefault=&quot;00FF3198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g&lt;/m:t&gt;&lt;/m:r&gt;&lt;m:sSup&gt;&lt;m:sSup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sSupPr&gt;&lt;m:e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t&lt;/m:t&gt;&lt;/m:r&gt;&lt;/m:e&gt;&lt;m:sup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49" type="#_x0000_t75" style="width:23.25pt;height:25.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wsp:rsid wsp:val=&quot;00FF3198&quot;/&gt;&lt;/wsp:rsids&gt;&lt;/w:docPr&gt;&lt;w:body&gt;&lt;w:p wsp:rsidR=&quot;00000000&quot; wsp:rsidRDefault=&quot;00FF3198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g&lt;/m:t&gt;&lt;/m:r&gt;&lt;m:sSup&gt;&lt;m:sSup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sSupPr&gt;&lt;m:e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t&lt;/m:t&gt;&lt;/m:r&gt;&lt;/m:e&gt;&lt;m:sup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sup&gt;&lt;/m:sSup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>cos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50" type="#_x0000_t75" style="width:1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0B2F4A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0B2F4A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±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51" type="#_x0000_t75" style="width:1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0B2F4A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0B2F4A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±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 w:rsidRPr="00410978">
        <w:rPr>
          <w:rFonts w:ascii="Palatino Linotype" w:hAnsi="Palatino Linotype"/>
          <w:lang w:val="en-US"/>
        </w:rPr>
        <w:t xml:space="preserve">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52" type="#_x0000_t75" style="width:36.75pt;height:30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74F7B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374F7B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+H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53" type="#_x0000_t75" style="width:36.75pt;height:30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74F7B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374F7B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R+H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T 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54" type="#_x0000_t75" style="width:42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51DE6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51DE6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n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nВ±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55" type="#_x0000_t75" style="width:42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51DE6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51DE6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n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2nВ±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en-US"/>
        </w:rPr>
      </w:pPr>
      <w:r>
        <w:rPr>
          <w:rFonts w:ascii="Palatino Linotype" w:hAnsi="Palatino Linotype"/>
          <w:lang w:val="en-US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  <w:lang w:val="en-US"/>
        </w:rPr>
        <w:t xml:space="preserve">) </w:t>
      </w:r>
      <w:r w:rsidRPr="00410978">
        <w:rPr>
          <w:rFonts w:ascii="Palatino Linotype" w:hAnsi="Palatino Linotype"/>
          <w:lang w:val="en-US"/>
        </w:rPr>
        <w:t xml:space="preserve">B = </w:t>
      </w:r>
      <w:r w:rsidRPr="00410978">
        <w:rPr>
          <w:rFonts w:ascii="Palatino Linotype" w:hAnsi="Palatino Linotype"/>
          <w:lang w:val="en-US"/>
        </w:rPr>
        <w:fldChar w:fldCharType="begin"/>
      </w:r>
      <w:r w:rsidRPr="00410978">
        <w:rPr>
          <w:rFonts w:ascii="Palatino Linotype" w:hAnsi="Palatino Linotype"/>
          <w:lang w:val="en-US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56" type="#_x0000_t75" style="width:14.2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50729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50729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ј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410978">
        <w:rPr>
          <w:rFonts w:ascii="Palatino Linotype" w:hAnsi="Palatino Linotype"/>
          <w:lang w:val="en-US"/>
        </w:rPr>
        <w:instrText xml:space="preserve"> </w:instrText>
      </w:r>
      <w:r w:rsidRPr="00410978">
        <w:rPr>
          <w:rFonts w:ascii="Palatino Linotype" w:hAnsi="Palatino Linotype"/>
          <w:lang w:val="en-US"/>
        </w:rPr>
        <w:fldChar w:fldCharType="separate"/>
      </w:r>
      <w:r w:rsidRPr="009523B0">
        <w:rPr>
          <w:rFonts w:ascii="Palatino Linotype" w:hAnsi="Palatino Linotype"/>
        </w:rPr>
        <w:pict>
          <v:shape id="_x0000_i1057" type="#_x0000_t75" style="width:14.25pt;height:18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50729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A50729&quot;&gt;&lt;m:oMathPara&gt;&lt;m:oMath&gt;&lt;m:r&gt;&lt;w:rPr&gt;&lt;w:rFonts w:ascii=&quot;Cambria Math&quot; w:h-ansi=&quot;Cambria Math&quot;/&gt;&lt;wx:font wx:val=&quot;Cambria Math&quot;/&gt;&lt;w:i/&gt;&lt;w:sz w:val=&quot;32&quot;/&gt;&lt;w:sz-cs w:val=&quot;32&quot;/&gt;&lt;w:lang w:val=&quot;EN-US&quot;/&gt;&lt;/w:rPr&gt;&lt;m:t&gt;Ој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410978">
        <w:rPr>
          <w:rFonts w:ascii="Palatino Linotype" w:hAnsi="Palatino Linotype"/>
          <w:lang w:val="en-US"/>
        </w:rPr>
        <w:fldChar w:fldCharType="end"/>
      </w:r>
      <w:r w:rsidRPr="00410978">
        <w:rPr>
          <w:rFonts w:ascii="Palatino Linotype" w:hAnsi="Palatino Linotype"/>
          <w:lang w:val="en-US"/>
        </w:rPr>
        <w:t>H</w:t>
      </w:r>
      <w:r>
        <w:rPr>
          <w:rFonts w:ascii="Palatino Linotype" w:hAnsi="Palatino Linotype"/>
          <w:lang w:val="en-US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114.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Барои баҳо додани сифати (золнокии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энергетикии ангишт кадом метод истифода карда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гамма-гамма каротаж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электрикӣ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гравитатсионӣ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методи магнитӣ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методи сейсмикӣ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115.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Ҳангоми гузаронидани таркиш дар пармачоҳ вобаста аз андозаи заряд диаметри пармачоҳ бояд чанд мм шавад</w:t>
      </w:r>
      <w:r>
        <w:rPr>
          <w:rFonts w:ascii="Palatino Linotype" w:hAnsi="Palatino Linotype"/>
          <w:lang w:val="tg-Cyrl-TJ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$A) аз 20-35 мм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$B) аз 38-45 мм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84B23">
        <w:rPr>
          <w:rFonts w:ascii="Palatino Linotype" w:hAnsi="Palatino Linotype"/>
          <w:lang w:val="tg-Cyrl-TJ"/>
        </w:rPr>
        <w:t>$C) аз 50-75 мм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аз 88-150 мм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аз 90-120 мм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116.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Гравиметри ГАК-7Н ба кадом намуди гравиметр шабоҳат дорад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Бо ГАК-7Т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B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Бо ГАК-ПТ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C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Бо ВИРГ-61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ГАК-ПТМ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Бо Шарп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117.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Ғояи пешни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од</w:t>
      </w:r>
      <w:r w:rsidRPr="00410978">
        <w:rPr>
          <w:rFonts w:ascii="Palatino Linotype" w:hAnsi="Palatino Linotype"/>
          <w:lang w:val="tg-Cyrl-TJ"/>
        </w:rPr>
        <w:t>намудаи М;В; Ломоносов оид ба гравиметри газӣ тақрибан пас аз 200 сол аз тарафи Хаалку сохта ба истифода дода шуд; Созандаи ин таҷҳизот ша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рванд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кадом давлат аст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Германия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Шветсия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Чехославакия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Амрико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  <w:lang w:val="tg-Cyrl-TJ"/>
        </w:rPr>
        <w:t>Россия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118.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Диапазони ченкунии таъсирпазирии магнитӣ дар системаи СГСМ чӣ гунна арзёбӣ карда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 xml:space="preserve">10 </w:t>
      </w:r>
      <w:r w:rsidRPr="00410978">
        <w:rPr>
          <w:rFonts w:ascii="Palatino Linotype" w:hAnsi="Palatino Linotype"/>
          <w:color w:val="000000"/>
          <w:vertAlign w:val="superscript"/>
        </w:rPr>
        <w:t>-1</w:t>
      </w:r>
      <w:r w:rsidRPr="00410978">
        <w:rPr>
          <w:rFonts w:ascii="Palatino Linotype" w:hAnsi="Palatino Linotype"/>
          <w:color w:val="000000"/>
        </w:rPr>
        <w:t>воҳ;СГСМ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 xml:space="preserve">10 </w:t>
      </w:r>
      <w:r w:rsidRPr="00410978">
        <w:rPr>
          <w:rFonts w:ascii="Palatino Linotype" w:hAnsi="Palatino Linotype"/>
          <w:color w:val="000000"/>
          <w:vertAlign w:val="superscript"/>
        </w:rPr>
        <w:t>-2</w:t>
      </w:r>
      <w:r w:rsidRPr="00410978">
        <w:rPr>
          <w:rFonts w:ascii="Palatino Linotype" w:hAnsi="Palatino Linotype"/>
          <w:color w:val="000000"/>
        </w:rPr>
        <w:t>воҳ;СГСМ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 xml:space="preserve">10 </w:t>
      </w:r>
      <w:r w:rsidRPr="00410978">
        <w:rPr>
          <w:rFonts w:ascii="Palatino Linotype" w:hAnsi="Palatino Linotype"/>
          <w:color w:val="000000"/>
          <w:vertAlign w:val="superscript"/>
        </w:rPr>
        <w:t>-3</w:t>
      </w:r>
      <w:r w:rsidRPr="00410978">
        <w:rPr>
          <w:rFonts w:ascii="Palatino Linotype" w:hAnsi="Palatino Linotype"/>
          <w:color w:val="000000"/>
        </w:rPr>
        <w:t>воҳ;СГСМ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 xml:space="preserve">10 </w:t>
      </w:r>
      <w:r w:rsidRPr="00410978">
        <w:rPr>
          <w:rFonts w:ascii="Palatino Linotype" w:hAnsi="Palatino Linotype"/>
          <w:color w:val="000000"/>
          <w:vertAlign w:val="superscript"/>
        </w:rPr>
        <w:t>-4</w:t>
      </w:r>
      <w:r w:rsidRPr="00410978">
        <w:rPr>
          <w:rFonts w:ascii="Palatino Linotype" w:hAnsi="Palatino Linotype"/>
          <w:color w:val="000000"/>
        </w:rPr>
        <w:t>воҳ;СГСМ;</w:t>
      </w:r>
      <w:r>
        <w:rPr>
          <w:rFonts w:ascii="Palatino Linotype" w:hAnsi="Palatino Linotype"/>
          <w:color w:val="000000"/>
        </w:rPr>
        <w:t xml:space="preserve"> 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10</w:t>
      </w:r>
      <w:r w:rsidRPr="00410978">
        <w:rPr>
          <w:rFonts w:ascii="Palatino Linotype" w:hAnsi="Palatino Linotype"/>
          <w:color w:val="000000"/>
          <w:vertAlign w:val="superscript"/>
        </w:rPr>
        <w:t>-5</w:t>
      </w:r>
      <w:r w:rsidRPr="00410978">
        <w:rPr>
          <w:rFonts w:ascii="Palatino Linotype" w:hAnsi="Palatino Linotype"/>
          <w:color w:val="000000"/>
        </w:rPr>
        <w:t>воҳ;СГСМ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119.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Аномалияҳои материкӣ ва ё худ континенталӣ гуфта чӣ гуна аномалияҳоро меноманд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аномалияҳое, ки аз рӯи ҳамон як майдони локал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чен карда шудаанд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аномалияҳои бузурге, ки аз рӯи масоҳат ба майдонҳои материкӣ баробаранд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аномалияҳои минтақавие, ки аз рӯи масоҳат бо майдонҳои магнитии локалӣ баробаранд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аномалияҳое, ки дар майдонҳои магнитӣ тавассути тартибдиҳандаҳои умумӣ чен карда мешаванд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аномалияҳои хурданд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Қувваи шиддатнокии майдони гравитатсионӣ дар экватор чанд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968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983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978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878 гал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868 гал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  <w:lang w:val="tg-Cyrl-TJ"/>
        </w:rPr>
        <w:t>Иктишофи электрик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чанд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мешавад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ва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кадом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3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иктишофӣ электрикии жарф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>, маъданӣ ва сохторӣ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иктишофӣ электрикии сохторӣ ва маъданӣ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4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электрикии жарф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>, маъданӣ, сохторӣ ва муҳандисӣ-гидрогеологӣ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3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электрикии маъданӣ, муҳандисӣ, гидрогеологӣ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2 хел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электрикии сохторӣ, маъданӣ ва гидрогеологӣ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122.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Канали сейсмикӣ аз чанд таҷҳизот иборат аст ва онҳо кадомҳо</w:t>
      </w:r>
      <w:r w:rsidRPr="00410978">
        <w:rPr>
          <w:rFonts w:ascii="Palatino Linotype" w:hAnsi="Palatino Linotype"/>
          <w:lang w:val="tg-Cyrl-TJ"/>
        </w:rPr>
        <w:t>я</w:t>
      </w:r>
      <w:r w:rsidRPr="00410978">
        <w:rPr>
          <w:rFonts w:ascii="Palatino Linotype" w:hAnsi="Palatino Linotype"/>
        </w:rPr>
        <w:t xml:space="preserve">нд?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2 – мавҷқабулкунак ва галванометр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4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галванометр, мавҷқабулкунак, диапазони магнитӣ, остсилограф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3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мавҷқабулкунак, қувватфизо, галванометр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мавҷқабулкунак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5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галванометр, мавҷқабулкунак, оссилограф, диапазони магнитӣ, диапазони ченкунӣ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Тартибдиҳандаи </w:t>
      </w:r>
      <w:r w:rsidRPr="00410978">
        <w:rPr>
          <w:rFonts w:ascii="Palatino Linotype" w:hAnsi="Palatino Linotype"/>
          <w:lang w:val="en-US"/>
        </w:rPr>
        <w:t>Z</w:t>
      </w:r>
      <w:r w:rsidRPr="00410978">
        <w:rPr>
          <w:rFonts w:ascii="Palatino Linotype" w:hAnsi="Palatino Linotype"/>
        </w:rPr>
        <w:t xml:space="preserve"> ба кадом самт равона карда шудааст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ба шимоли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ба шимоли географӣ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ба шимоли астрономӣ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ба шарқ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ба маркази Замин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124.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Мафҳуми радиоактивияти сунъӣ кадом сол ба ифшо расид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1920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1925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1930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соли 1934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 1937</w:t>
      </w:r>
      <w:r>
        <w:rPr>
          <w:rFonts w:ascii="Palatino Linotype" w:hAnsi="Palatino Linotype"/>
          <w:lang w:val="tg-Cyrl-TJ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125.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noProof/>
        </w:rPr>
        <w:pict>
          <v:shape id="Рисунок 38" o:spid="_x0000_s1035" type="#_x0000_t75" alt="Аки Бахром 010" style="position:absolute;left:0;text-align:left;margin-left:4.1pt;margin-top:19pt;width:109.65pt;height:105.8pt;z-index:-251659776;visibility:visible" wrapcoords="-148 0 -148 21447 21600 21447 21600 0 -148 0">
            <v:imagedata r:id="rId29" o:title="" cropbottom="9793f"/>
            <w10:wrap type="tight"/>
          </v:shape>
        </w:pict>
      </w:r>
      <w:r w:rsidRPr="00410978">
        <w:rPr>
          <w:rFonts w:ascii="Palatino Linotype" w:hAnsi="Palatino Linotype"/>
        </w:rPr>
        <w:t>Гравиметри газ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кадом сол сохта шуд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1645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1725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1753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1801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соли1915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126.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Барои муайян намудани самти сертарқишии ҷинсҳо кадом методи геофизикиро истифода мебаранд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гравитатсионӣ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радиометрӣ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сейсмикӣ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</w:rPr>
        <w:t>методи электрикӣ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методи магнитӣ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127.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Воҳиди суръати паҳншавии мавҷҳои т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 w:cs="Times New Roman Tj"/>
          <w:lang w:val="tg-Cyrl-TJ"/>
        </w:rPr>
        <w:t>лӣ</w:t>
      </w:r>
      <w:r w:rsidRPr="00410978">
        <w:rPr>
          <w:rFonts w:ascii="Palatino Linotype" w:hAnsi="Palatino Linotype"/>
          <w:lang w:val="tg-Cyrl-TJ"/>
        </w:rPr>
        <w:t xml:space="preserve"> барои ҷинсҳои к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  <w:lang w:val="tg-Cyrl-TJ"/>
        </w:rPr>
        <w:t>ҳии магматикӣ ва метаморф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чанд аст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4;1-1;2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4;5-4;4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4;9- 10;1 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2;1-2;2 км/с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5;5;-5;8 км/с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128.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Тавассути формулаи зерин кадом параметрро ҳисоб намудан мумкин аст?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fldChar w:fldCharType="begin"/>
      </w:r>
      <w:r w:rsidRPr="00410978">
        <w:rPr>
          <w:rFonts w:ascii="Palatino Linotype" w:hAnsi="Palatino Linotype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58" type="#_x0000_t75" style="width:396pt;height:87.75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B675A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B675A&quot;&gt;&lt;m:oMathPara&gt;&lt;m:oMath&gt;&lt;m:r&gt;&lt;w:rPr&gt;&lt;w:rFonts w:ascii=&quot;Cambria Math&quot; w:h-ansi=&quot;Cambria Math&quot; w:cs=&quot;Cambria Math&quot;/&gt;&lt;wx:font wx:val=&quot;Cambria Math&quot;/&gt;&lt;w:i/&gt;&lt;w:sz w:val=&quot;32&quot;/&gt;&lt;w:sz-cs w:val=&quot;32&quot;/&gt;&lt;/w:rPr&gt;&lt;m:t&gt;Оґ&lt;/m:t&gt;&lt;/m:r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=&lt;/m:t&gt;&lt;/m:r&gt;&lt;m:f&gt;&lt;m:fPr&gt;&lt;m:ctrlPr&gt;&lt;w:rPr&gt;&lt;w:rFonts w:ascii=&quot;Cambria Math&quot; w:h-ansi=&quot;Cambria Math&quot;/&gt;&lt;wx:font wx:val=&quot;Cambria Math&quot;/&gt;&lt;w:sz w:val=&quot;32&quot;/&gt;&lt;w:sz-cs w:val=&quot;32&quot;/&gt;&lt;/w:rPr&gt;&lt;/m:ctrlPr&gt;&lt;/m:fPr&gt;&lt;m:num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-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/m:e&gt;&lt;/m:d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*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Оґ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‚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 &lt;/m:t&gt;&lt;/m:r&gt;&lt;/m:num&gt;&lt;m:den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0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+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2&lt;/m:t&gt;&lt;/m:r&gt;&lt;/m:sub&gt;&lt;/m:sSub&gt;&lt;/m:e&gt;&lt;/m:d&gt;&lt;m:d&gt;&lt;m:d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dPr&gt;&lt;m:e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1&lt;/m:t&gt;&lt;/m:r&gt;&lt;/m:sub&gt;&lt;/m:s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+&lt;/m:t&gt;&lt;/m:r&gt;&lt;m:sSub&gt;&lt;m:sSubPr&gt;&lt;m:ctrlPr&gt;&lt;w:rPr&gt;&lt;w:rFonts w:ascii=&quot;Cambria Math&quot; w:h-ansi=&quot;Cambria Math&quot; w:cs=&quot;Cambria Math&quot;/&gt;&lt;wx:font wx:val=&quot;Cambria Math&quot;/&gt;&lt;w:sz w:val=&quot;32&quot;/&gt;&lt;w:sz-cs w:val=&quot;32&quot;/&gt;&lt;/w:rPr&gt;&lt;/m:ctrlPr&gt;&lt;/m:sSubPr&gt;&lt;m:e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СЂ&lt;/m:t&gt;&lt;/m:r&gt;&lt;/m:e&gt;&lt;m:sub&gt;&lt;m:r&gt;&lt;m:rPr&gt;&lt;m:sty m:val=&quot;p&quot;/&gt;&lt;/m:rPr&gt;&lt;w:rPr&gt;&lt;w:rFonts w:ascii=&quot;Cambria Math&quot; w:h-ansi=&quot;Cambria Math&quot; w:cs=&quot;Cambria Math&quot;/&gt;&lt;wx:font wx:val=&quot;Cambria Math&quot;/&gt;&lt;w:sz w:val=&quot;32&quot;/&gt;&lt;w:sz-cs w:val=&quot;32&quot;/&gt;&lt;/w:rPr&gt;&lt;m:t&gt;3&lt;/m:t&gt;&lt;/m:r&gt;&lt;/m:sub&gt;&lt;/m:sSub&gt;&lt;/m:e&gt;&lt;/m:d&gt;&lt;/m:den&gt;&lt;/m:f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32&quot;/&gt;&lt;w:sz-cs w:val=&quot;32&quot;/&gt;&lt;/w:rPr&gt;&lt;/m:ctrlPr&gt;&lt;/m:dPr&gt;&lt;m:e&gt;&lt;m:f&gt;&lt;m:fPr&gt;&lt;m:type m:val=&quot;skw&quot;/&gt;&lt;m:ctrlPr&gt;&lt;w:rPr&gt;&lt;w:rFonts w:ascii=&quot;Cambria Math&quot; w:h-ansi=&quot;Cambria Math&quot;/&gt;&lt;wx:font wx:val=&quot;Cambria Math&quot;/&gt;&lt;w:sz w:val=&quot;32&quot;/&gt;&lt;w:sz-cs w:val=&quot;32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Рі&lt;/m:t&gt;&lt;/m:r&gt;&lt;/m:num&gt;&lt;m:den&gt;&lt;m:sSup&gt;&lt;m:sSupPr&gt;&lt;m:ctrlPr&gt;&lt;w:rPr&gt;&lt;w:rFonts w:ascii=&quot;Cambria Math&quot; w:h-ansi=&quot;Cambria Math&quot;/&gt;&lt;wx:font wx:val=&quot;Cambria Math&quot;/&gt;&lt;w:sz w:val=&quot;32&quot;/&gt;&lt;w:sz-cs w:val=&quot;32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СЃРј&lt;/m:t&gt;&lt;/m:r&gt;&lt;/m:e&gt;&lt;m:sup&gt;&lt;m:r&gt;&lt;m:rPr&gt;&lt;m:sty m:val=&quot;p&quot;/&gt;&lt;/m:rPr&gt;&lt;w:rPr&gt;&lt;w:rFonts w:ascii=&quot;Cambria Math&quot; w:h-ansi=&quot;Cambria Math&quot;/&gt;&lt;wx:font wx:val=&quot;Cambria Math&quot;/&gt;&lt;w:sz w:val=&quot;32&quot;/&gt;&lt;w:sz-cs w:val=&quot;32&quot;/&gt;&lt;/w:rPr&gt;&lt;m:t&gt;3&lt;/m:t&gt;&lt;/m:r&gt;&lt;/m:sup&gt;&lt;/m:sSup&gt;&lt;/m:den&gt;&lt;/m:f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" o:title="" chromakey="white"/>
          </v:shape>
        </w:pict>
      </w:r>
      <w:r w:rsidRPr="00410978">
        <w:rPr>
          <w:rFonts w:ascii="Palatino Linotype" w:hAnsi="Palatino Linotype"/>
        </w:rPr>
        <w:instrText xml:space="preserve"> </w:instrText>
      </w:r>
      <w:r w:rsidRPr="00410978">
        <w:rPr>
          <w:rFonts w:ascii="Palatino Linotype" w:hAnsi="Palatino Linotype"/>
        </w:rPr>
        <w:fldChar w:fldCharType="end"/>
      </w: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Вазни хос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ковокинокӣ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Гузаронандагӣ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129.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Берунӣ дар қуллаи кӯҳи баланд якшавии Замину осмонро бо истифодаи асбоби (астролябия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пастшавии кунҷи уфуқро чен намуд; Кунҷимуайяннамудаи Берунӣ чанд дақиқаро ташкил медод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10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15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25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30 дақ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34 дақ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Элементҳои майдони магнитии Замин гуфта чиро меноманд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вектори Т-ро бо тартибдиҳанда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 xml:space="preserve">ояш </w:t>
      </w:r>
      <w:r w:rsidRPr="00410978">
        <w:rPr>
          <w:rFonts w:ascii="Palatino Linotype" w:hAnsi="Palatino Linotype" w:cs="Times New Roman"/>
        </w:rPr>
        <w:t>Ζ</w:t>
      </w:r>
      <w:r w:rsidRPr="00410978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 w:cs="Times New Roman"/>
        </w:rPr>
        <w:t>Η</w:t>
      </w:r>
      <w:r w:rsidRPr="00410978">
        <w:rPr>
          <w:rFonts w:ascii="Palatino Linotype" w:hAnsi="Palatino Linotype"/>
        </w:rPr>
        <w:t xml:space="preserve">, Х, </w:t>
      </w:r>
      <w:r w:rsidRPr="00410978">
        <w:rPr>
          <w:rFonts w:ascii="Palatino Linotype" w:hAnsi="Palatino Linotype" w:cs="Times New Roman"/>
        </w:rPr>
        <w:t>Υ</w:t>
      </w:r>
      <w:r w:rsidRPr="00410978">
        <w:rPr>
          <w:rFonts w:ascii="Palatino Linotype" w:hAnsi="Palatino Linotype"/>
        </w:rPr>
        <w:t xml:space="preserve"> ва кунҷҳои D, I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 xml:space="preserve">вектори пурраи Т бо тартибдиҳандаҳои </w:t>
      </w:r>
      <w:r w:rsidRPr="00410978">
        <w:rPr>
          <w:rFonts w:ascii="Palatino Linotype" w:hAnsi="Palatino Linotype" w:cs="Times New Roman"/>
        </w:rPr>
        <w:t>Ζ</w:t>
      </w:r>
      <w:r w:rsidRPr="00410978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 w:cs="Times New Roman"/>
        </w:rPr>
        <w:t>Η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вектори пурраи Т бо тартибдиҳандаҳои </w:t>
      </w:r>
      <w:r w:rsidRPr="00410978">
        <w:rPr>
          <w:rFonts w:ascii="Palatino Linotype" w:hAnsi="Palatino Linotype" w:cs="Times New Roman"/>
        </w:rPr>
        <w:t>Ζ</w:t>
      </w:r>
      <w:r w:rsidRPr="00410978">
        <w:rPr>
          <w:rFonts w:ascii="Palatino Linotype" w:hAnsi="Palatino Linotype"/>
        </w:rPr>
        <w:t xml:space="preserve">, Х, </w:t>
      </w:r>
      <w:r w:rsidRPr="00410978">
        <w:rPr>
          <w:rFonts w:ascii="Palatino Linotype" w:hAnsi="Palatino Linotype" w:cs="Times New Roman"/>
        </w:rPr>
        <w:t>Υ</w:t>
      </w:r>
      <w:r w:rsidRPr="00410978">
        <w:rPr>
          <w:rFonts w:ascii="Palatino Linotype" w:hAnsi="Palatino Linotype"/>
        </w:rPr>
        <w:t xml:space="preserve"> ва </w:t>
      </w:r>
      <w:r w:rsidRPr="00410978">
        <w:rPr>
          <w:rFonts w:ascii="Palatino Linotype" w:hAnsi="Palatino Linotype" w:cs="Times New Roman"/>
        </w:rPr>
        <w:t>Η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вектори пурраи Т бо тартибдиҳандаҳои </w:t>
      </w:r>
      <w:r w:rsidRPr="00410978">
        <w:rPr>
          <w:rFonts w:ascii="Palatino Linotype" w:hAnsi="Palatino Linotype" w:cs="Times New Roman"/>
        </w:rPr>
        <w:t>Ζ</w:t>
      </w:r>
      <w:r w:rsidRPr="00410978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 w:cs="Times New Roman"/>
        </w:rPr>
        <w:t>Η</w:t>
      </w:r>
      <w:r w:rsidRPr="00410978">
        <w:rPr>
          <w:rFonts w:ascii="Palatino Linotype" w:hAnsi="Palatino Linotype"/>
        </w:rPr>
        <w:t xml:space="preserve"> ва Х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</w:rPr>
        <w:t>вектори пурраи</w:t>
      </w:r>
      <w:r w:rsidRPr="00410978">
        <w:rPr>
          <w:rFonts w:ascii="Palatino Linotype" w:hAnsi="Palatino Linotype" w:cs="Times New Roman"/>
        </w:rPr>
        <w:t xml:space="preserve"> </w:t>
      </w:r>
      <w:r w:rsidRPr="00410978">
        <w:rPr>
          <w:rFonts w:ascii="Palatino Linotype" w:hAnsi="Palatino Linotype"/>
        </w:rPr>
        <w:t xml:space="preserve">Т бо </w:t>
      </w:r>
      <w:r w:rsidRPr="00410978">
        <w:rPr>
          <w:rFonts w:ascii="Palatino Linotype" w:hAnsi="Palatino Linotype" w:cs="Times New Roman"/>
        </w:rPr>
        <w:t>Υ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131.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радиоактивӣ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(геофизикаи ядроӣ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чиро меом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зад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назорати ҳароратии равандҳои сунъии пармачоҳҳоро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таҳқиқотҳои сейсмологии сохторӣ қишри Заминро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каротажи пармачоҳҳо тавассути методи потенсиали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афканишоти табиии радиоактивиро дар ҳаво, сатҳи замин ва дар коркардҳои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ченкунии майдонҳои 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132.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Геоид чист?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шакли геометрии дорои шакли нодуруст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шакли геометрии чаҳоркунҷа аст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шакли баробартараф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шакли геометрии баробаркунҷа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шакли геометрии дарозрӯя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133.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Асбоби Денситометр ба кадом олим тааллу</w:t>
      </w:r>
      <w:r w:rsidRPr="00410978">
        <w:rPr>
          <w:rFonts w:ascii="Palatino Linotype" w:hAnsi="Palatino Linotype" w:cs="Arial"/>
        </w:rPr>
        <w:t xml:space="preserve">қ </w:t>
      </w:r>
      <w:r w:rsidRPr="00410978">
        <w:rPr>
          <w:rFonts w:ascii="Palatino Linotype" w:hAnsi="Palatino Linotype"/>
        </w:rPr>
        <w:t>дорад?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40" o:spid="_x0000_i1059" type="#_x0000_t75" alt="107R73c5p3q6k1Z7G757" style="width:274.5pt;height:119.25pt;visibility:visible">
            <v:imagedata r:id="rId30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Федоренко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Буланже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Самсонов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Костров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Сковородкин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134.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Пешниҳодоте, ки аз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/>
        </w:rPr>
        <w:t>ониби Манделштам ва Папалекси шуда буд, кадом солҳоро дар бар мегирад?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ои 30-</w:t>
      </w:r>
      <w:r w:rsidRPr="00410978">
        <w:rPr>
          <w:rFonts w:ascii="Palatino Linotype" w:hAnsi="Palatino Linotype"/>
          <w:lang w:val="tg-Cyrl-TJ"/>
        </w:rPr>
        <w:t>ю</w:t>
      </w:r>
      <w:r w:rsidRPr="00410978">
        <w:rPr>
          <w:rFonts w:ascii="Palatino Linotype" w:hAnsi="Palatino Linotype"/>
        </w:rPr>
        <w:t xml:space="preserve">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ои 50-уми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солҳои 20-уми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солҳои 70-уми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 xml:space="preserve">солҳои 40-уми асри </w:t>
      </w:r>
      <w:r w:rsidRPr="00410978">
        <w:rPr>
          <w:rFonts w:ascii="Palatino Linotype" w:hAnsi="Palatino Linotype"/>
          <w:lang w:val="en-US"/>
        </w:rPr>
        <w:t>XVI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135.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</w:rPr>
        <w:t>Зичиро бо кадом асбоб чен менамоянд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радиометр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Галвонометр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д</w:t>
      </w:r>
      <w:r w:rsidRPr="00410978">
        <w:rPr>
          <w:rFonts w:ascii="Palatino Linotype" w:hAnsi="Palatino Linotype"/>
        </w:rPr>
        <w:t>енситометр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Волтметр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Гравиметр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136.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Формулаи мазкур </w:t>
      </w:r>
      <w:r w:rsidRPr="00410978">
        <w:rPr>
          <w:rFonts w:ascii="Palatino Linotype" w:hAnsi="Palatino Linotype"/>
        </w:rPr>
        <w:fldChar w:fldCharType="begin"/>
      </w:r>
      <w:r w:rsidRPr="00410978">
        <w:rPr>
          <w:rFonts w:ascii="Palatino Linotype" w:hAnsi="Palatino Linotype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60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46D40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46D40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instrText xml:space="preserve"> </w:instrText>
      </w:r>
      <w:r w:rsidRPr="00410978">
        <w:rPr>
          <w:rFonts w:ascii="Palatino Linotype" w:hAnsi="Palatino Linotype"/>
        </w:rPr>
        <w:fldChar w:fldCharType="separate"/>
      </w:r>
      <w:r w:rsidRPr="009523B0">
        <w:rPr>
          <w:rFonts w:ascii="Palatino Linotype" w:hAnsi="Palatino Linotype"/>
        </w:rPr>
        <w:pict>
          <v:shape id="_x0000_i1061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46D40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946D40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fldChar w:fldCharType="end"/>
      </w:r>
      <w:r w:rsidRPr="00410978">
        <w:rPr>
          <w:rFonts w:ascii="Palatino Linotype" w:hAnsi="Palatino Linotype"/>
        </w:rPr>
        <w:t xml:space="preserve"> барои муайян намудани кадом бузургии физикӣ истифода мешаванд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қувваи ҷозиба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зичӣ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афтиши озод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137.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 xml:space="preserve">Холигии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 w:cs="Times New Roman Tj"/>
          <w:lang w:val="tg-Cyrl-TJ"/>
        </w:rPr>
        <w:t>инси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к</w:t>
      </w:r>
      <w:r w:rsidRPr="00410978">
        <w:rPr>
          <w:rFonts w:ascii="Palatino Linotype" w:hAnsi="Palatino Linotype" w:cs="Times New Roman"/>
          <w:lang w:val="tg-Cyrl-TJ"/>
        </w:rPr>
        <w:t>ӯҳ</w:t>
      </w:r>
      <w:r w:rsidRPr="00410978">
        <w:rPr>
          <w:rFonts w:ascii="Palatino Linotype" w:hAnsi="Palatino Linotype" w:cs="Times New Roman Tj"/>
          <w:lang w:val="tg-Cyrl-TJ"/>
        </w:rPr>
        <w:t>ии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р</w:t>
      </w:r>
      <w:r w:rsidRPr="00410978">
        <w:rPr>
          <w:rFonts w:ascii="Palatino Linotype" w:hAnsi="Palatino Linotype"/>
          <w:lang w:val="tg-Cyrl-TJ"/>
        </w:rPr>
        <w:t>ег чанд фоизро ташкил меди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15-20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5-10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20-70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30-65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40-50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138.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Намудҳои аксбардории гравиметриро вобаста аз ҳалли вазифаҳо номбар кунед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аксбардории умумӣ, аксбардории ҷустуҷӯ</w:t>
      </w:r>
      <w:r w:rsidRPr="00410978">
        <w:rPr>
          <w:rFonts w:ascii="Palatino Linotype" w:hAnsi="Palatino Linotype" w:cs="Cambria Math"/>
        </w:rPr>
        <w:t>и</w:t>
      </w:r>
      <w:r w:rsidRPr="00410978">
        <w:rPr>
          <w:rFonts w:ascii="Palatino Linotype" w:hAnsi="Palatino Linotype"/>
        </w:rPr>
        <w:t>, аксбардории тафсилӣ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аксбардории ҷустуҷӯ</w:t>
      </w:r>
      <w:r w:rsidRPr="00410978">
        <w:rPr>
          <w:rFonts w:ascii="Palatino Linotype" w:hAnsi="Palatino Linotype" w:cs="Cambria Math"/>
        </w:rPr>
        <w:t>и</w:t>
      </w:r>
      <w:r w:rsidRPr="00410978">
        <w:rPr>
          <w:rFonts w:ascii="Palatino Linotype" w:hAnsi="Palatino Linotype"/>
        </w:rPr>
        <w:t>, аксбардории тафсилӣ, аксбордори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 w:cs="Times New Roman Tj"/>
        </w:rPr>
        <w:t>ои</w:t>
      </w:r>
      <w:r w:rsidRPr="00410978">
        <w:rPr>
          <w:rFonts w:ascii="Palatino Linotype" w:hAnsi="Palatino Linotype"/>
        </w:rPr>
        <w:t xml:space="preserve"> иктишофӣ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</w:rPr>
        <w:t>аксбардории тафсилӣ, аксбардории ҷустуҷӯи, аксбардории умумӣ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аксбардории ҷустуҷӯи, аксбардории умумӣ, аксбардории истихроҷӣ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аксбардории тафсилӣ, аксбардории ҷустуҷӯи, аксбардории нақшавӣ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139.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</w:rPr>
        <w:t xml:space="preserve">Аз </w:t>
      </w:r>
      <w:r w:rsidRPr="00410978">
        <w:rPr>
          <w:rFonts w:ascii="Palatino Linotype" w:hAnsi="Palatino Linotype"/>
          <w:lang w:val="tg-Cyrl-TJ"/>
        </w:rPr>
        <w:t>рӯйи расм муайян намоед, ки ин намуди профилсозии доиравӣ симметрӣ ё ғайрисимметрӣ ҳисоб мешавад</w:t>
      </w:r>
      <w:r>
        <w:rPr>
          <w:rFonts w:ascii="Palatino Linotype" w:hAnsi="Palatino Linotype"/>
          <w:lang w:val="tg-Cyrl-TJ"/>
        </w:rPr>
        <w:t>?</w: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43" o:spid="_x0000_s1036" type="#_x0000_t75" alt="Scan0013" style="position:absolute;left:0;text-align:left;margin-left:26.8pt;margin-top:6.55pt;width:288.2pt;height:82.65pt;z-index:-251658752;visibility:visible" wrapcoords="-56 0 -56 21404 21600 21404 21600 0 -56 0">
            <v:imagedata r:id="rId32" o:title="" croptop="11490f" cropbottom="18679f" cropleft="4452f" cropright="7820f" blacklevel="-6554f"/>
            <w10:wrap type="tight"/>
          </v:shape>
        </w:pict>
      </w: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Pr="00EF50AF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Профилсозии давравӣ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B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Профилсозии параллелӣ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Профилсозии симметрӣ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Профилсозии ғайрисимметрӣ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Профилсозии бисёркунҷавӣ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140.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Хелҳои асосии каротажро номбар кунед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электрикӣ, ядроӣ, гравитатсионӣ, магнитӣ, сейсмоакустикӣ, газӣ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гравитатсионӣ, сейсмикӣ, магнитӣ, гармӣ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ядроӣ, гармӣ, магнитӣ,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сейсмикӣ, сейсмоакустикӣ, термикӣ, ядроӣ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гармӣ, термикӣ, ядроӣ,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Берунӣ дар қуллаи кӯҳи баланд якшавии Замину осмонро бо истифодаи асбоби (астролябия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пастшавии кунҷи уфуқро чен намуд; Кунҷимуайяннамудаи Берунӣ чанд дақиқаро ташкил медод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$A) </w:t>
      </w:r>
      <w:r w:rsidRPr="00410978">
        <w:rPr>
          <w:rFonts w:ascii="Palatino Linotype" w:hAnsi="Palatino Linotype"/>
          <w:color w:val="000000"/>
        </w:rPr>
        <w:t>10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$B) </w:t>
      </w:r>
      <w:r w:rsidRPr="00410978">
        <w:rPr>
          <w:rFonts w:ascii="Palatino Linotype" w:hAnsi="Palatino Linotype"/>
          <w:color w:val="000000"/>
        </w:rPr>
        <w:t>15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$C) </w:t>
      </w:r>
      <w:r w:rsidRPr="00410978">
        <w:rPr>
          <w:rFonts w:ascii="Palatino Linotype" w:hAnsi="Palatino Linotype"/>
          <w:color w:val="000000"/>
        </w:rPr>
        <w:t>25 дақ</w:t>
      </w:r>
      <w:r>
        <w:rPr>
          <w:rFonts w:ascii="Palatino Linotype" w:hAnsi="Palatino Linotype"/>
          <w:color w:val="000000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  <w:color w:val="000000"/>
        </w:rPr>
        <w:t xml:space="preserve">) </w:t>
      </w:r>
      <w:r w:rsidRPr="00410978">
        <w:rPr>
          <w:rFonts w:ascii="Palatino Linotype" w:hAnsi="Palatino Linotype"/>
          <w:color w:val="000000"/>
        </w:rPr>
        <w:t>30 дақ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color w:val="000000"/>
        </w:rPr>
      </w:pPr>
      <w:r>
        <w:rPr>
          <w:rFonts w:ascii="Palatino Linotype" w:hAnsi="Palatino Linotype"/>
          <w:color w:val="000000"/>
        </w:rPr>
        <w:t xml:space="preserve">$E) </w:t>
      </w:r>
      <w:r w:rsidRPr="00410978">
        <w:rPr>
          <w:rFonts w:ascii="Palatino Linotype" w:hAnsi="Palatino Linotype"/>
          <w:color w:val="000000"/>
        </w:rPr>
        <w:t>34 дақ</w:t>
      </w:r>
      <w:r>
        <w:rPr>
          <w:rFonts w:ascii="Palatino Linotype" w:hAnsi="Palatino Linotype"/>
          <w:color w:val="000000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142.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радиоактивӣ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(геофизикаи ядроӣ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чиро меом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зад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назорати ҳароратии равандҳои сунъии пармачоҳҳоро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таҳқиқотҳои сейсмологии сохторӣ қишри Заминро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каротажи пармачоҳҳо тавассути методи потенсиали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афканишоти табиии радиоактивиро дар ҳаво, сатҳи замин ва дар коркардҳои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ченкунии майдонҳои 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143.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Асбоби Денситометр ба кадом олим тааллу</w:t>
      </w:r>
      <w:r w:rsidRPr="00410978">
        <w:rPr>
          <w:rFonts w:ascii="Palatino Linotype" w:hAnsi="Palatino Linotype" w:cs="Arial"/>
        </w:rPr>
        <w:t xml:space="preserve">қ </w:t>
      </w:r>
      <w:r w:rsidRPr="00410978">
        <w:rPr>
          <w:rFonts w:ascii="Palatino Linotype" w:hAnsi="Palatino Linotype"/>
        </w:rPr>
        <w:t>дорад?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9523B0">
        <w:rPr>
          <w:rFonts w:ascii="Palatino Linotype" w:hAnsi="Palatino Linotype"/>
          <w:noProof/>
        </w:rPr>
        <w:pict>
          <v:shape id="Рисунок 45" o:spid="_x0000_i1062" type="#_x0000_t75" alt="107R73c5p3q6k1Z7G757" style="width:274.5pt;height:124.5pt;visibility:visible">
            <v:imagedata r:id="rId30" o:title=""/>
          </v:shape>
        </w:pic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Федоренко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Буланже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Самсонов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Костров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Сковородкин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144.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Пешниҳодоте, ки аз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/>
        </w:rPr>
        <w:t>ониби Манделштам ва Папалекси шуда буд, кадом солҳоро дар бар мегирад?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ои 30-</w:t>
      </w:r>
      <w:r w:rsidRPr="00410978">
        <w:rPr>
          <w:rFonts w:ascii="Palatino Linotype" w:hAnsi="Palatino Linotype"/>
          <w:lang w:val="tg-Cyrl-TJ"/>
        </w:rPr>
        <w:t>ю</w:t>
      </w:r>
      <w:r w:rsidRPr="00410978">
        <w:rPr>
          <w:rFonts w:ascii="Palatino Linotype" w:hAnsi="Palatino Linotype"/>
        </w:rPr>
        <w:t xml:space="preserve">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ои 50-уми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солҳои 20-уми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солҳои 70-уми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 xml:space="preserve">солҳои 40-уми асри </w:t>
      </w:r>
      <w:r w:rsidRPr="00410978">
        <w:rPr>
          <w:rFonts w:ascii="Palatino Linotype" w:hAnsi="Palatino Linotype"/>
          <w:lang w:val="en-US"/>
        </w:rPr>
        <w:t>XVI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145.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Зичиро бо кадом асбоб чен менамоянд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радиометр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Галвонометр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д</w:t>
      </w:r>
      <w:r w:rsidRPr="00410978">
        <w:rPr>
          <w:rFonts w:ascii="Palatino Linotype" w:hAnsi="Palatino Linotype"/>
        </w:rPr>
        <w:t>енситометр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Волтметр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Гравиметр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Зичиро бо кадом асбоб чен менамоянд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Радиометр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Галвонометр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  <w:lang w:val="tg-Cyrl-TJ"/>
        </w:rPr>
        <w:t>Д</w:t>
      </w:r>
      <w:r w:rsidRPr="00410978">
        <w:rPr>
          <w:rFonts w:ascii="Palatino Linotype" w:hAnsi="Palatino Linotype"/>
        </w:rPr>
        <w:t>енситометр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Волтметр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Гравиметр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147.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Формулаи мазкур </w:t>
      </w:r>
      <w:r w:rsidRPr="00410978">
        <w:rPr>
          <w:rFonts w:ascii="Palatino Linotype" w:hAnsi="Palatino Linotype"/>
        </w:rPr>
        <w:fldChar w:fldCharType="begin"/>
      </w:r>
      <w:r w:rsidRPr="00410978">
        <w:rPr>
          <w:rFonts w:ascii="Palatino Linotype" w:hAnsi="Palatino Linotype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63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5A696C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5A696C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instrText xml:space="preserve"> </w:instrText>
      </w:r>
      <w:r w:rsidRPr="00410978">
        <w:rPr>
          <w:rFonts w:ascii="Palatino Linotype" w:hAnsi="Palatino Linotype"/>
        </w:rPr>
        <w:fldChar w:fldCharType="separate"/>
      </w:r>
      <w:r w:rsidRPr="009523B0">
        <w:rPr>
          <w:rFonts w:ascii="Palatino Linotype" w:hAnsi="Palatino Linotype"/>
        </w:rPr>
        <w:pict>
          <v:shape id="_x0000_i1064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B29A4&quot;/&gt;&lt;wsp:rsid wsp:val=&quot;00576983&quot;/&gt;&lt;wsp:rsid wsp:val=&quot;00597642&quot;/&gt;&lt;wsp:rsid wsp:val=&quot;005A696C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5A696C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fldChar w:fldCharType="end"/>
      </w:r>
      <w:r w:rsidRPr="00410978">
        <w:rPr>
          <w:rFonts w:ascii="Palatino Linotype" w:hAnsi="Palatino Linotype"/>
        </w:rPr>
        <w:t xml:space="preserve"> барои муайян намудани кадом бузургии физикӣ истифода мешаванд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қувваи ҷозиба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зичӣ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афтиши озод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148.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Формулаи мазкур </w:t>
      </w:r>
      <w:r w:rsidRPr="00410978">
        <w:rPr>
          <w:rFonts w:ascii="Palatino Linotype" w:hAnsi="Palatino Linotype"/>
        </w:rPr>
        <w:fldChar w:fldCharType="begin"/>
      </w:r>
      <w:r w:rsidRPr="00410978">
        <w:rPr>
          <w:rFonts w:ascii="Palatino Linotype" w:hAnsi="Palatino Linotype"/>
        </w:rPr>
        <w:instrText xml:space="preserve"> QUOTE </w:instrText>
      </w:r>
      <w:r w:rsidRPr="009523B0">
        <w:rPr>
          <w:rFonts w:ascii="Palatino Linotype" w:hAnsi="Palatino Linotype"/>
        </w:rPr>
        <w:pict>
          <v:shape id="_x0000_i1065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62C63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462C63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instrText xml:space="preserve"> </w:instrText>
      </w:r>
      <w:r w:rsidRPr="00410978">
        <w:rPr>
          <w:rFonts w:ascii="Palatino Linotype" w:hAnsi="Palatino Linotype"/>
        </w:rPr>
        <w:fldChar w:fldCharType="separate"/>
      </w:r>
      <w:r w:rsidRPr="009523B0">
        <w:rPr>
          <w:rFonts w:ascii="Palatino Linotype" w:hAnsi="Palatino Linotype"/>
        </w:rPr>
        <w:pict>
          <v:shape id="_x0000_i1066" type="#_x0000_t75" style="width:75.75pt;height:27pt" equationxml="&lt;?xml version=&quot;1.0&quot; encoding=&quot;UTF-8&quot; standalone=&quot;yes&quot;?&gt;&#10;&#10;&#10;&#10;&lt;?mso-application progid=&quot;Word.Document&quot;?&gt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hideSpellingError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C4712&quot;/&gt;&lt;wsp:rsid wsp:val=&quot;00002772&quot;/&gt;&lt;wsp:rsid wsp:val=&quot;0000350F&quot;/&gt;&lt;wsp:rsid wsp:val=&quot;0001139E&quot;/&gt;&lt;wsp:rsid wsp:val=&quot;00040AA1&quot;/&gt;&lt;wsp:rsid wsp:val=&quot;0007744F&quot;/&gt;&lt;wsp:rsid wsp:val=&quot;00091D32&quot;/&gt;&lt;wsp:rsid wsp:val=&quot;00114F9D&quot;/&gt;&lt;wsp:rsid wsp:val=&quot;0015676D&quot;/&gt;&lt;wsp:rsid wsp:val=&quot;0016290C&quot;/&gt;&lt;wsp:rsid wsp:val=&quot;001639F8&quot;/&gt;&lt;wsp:rsid wsp:val=&quot;00186952&quot;/&gt;&lt;wsp:rsid wsp:val=&quot;001A3151&quot;/&gt;&lt;wsp:rsid wsp:val=&quot;001B33DA&quot;/&gt;&lt;wsp:rsid wsp:val=&quot;00211EB1&quot;/&gt;&lt;wsp:rsid wsp:val=&quot;00265AB1&quot;/&gt;&lt;wsp:rsid wsp:val=&quot;002C5614&quot;/&gt;&lt;wsp:rsid wsp:val=&quot;002F4A23&quot;/&gt;&lt;wsp:rsid wsp:val=&quot;003051E9&quot;/&gt;&lt;wsp:rsid wsp:val=&quot;00305776&quot;/&gt;&lt;wsp:rsid wsp:val=&quot;003A4DAC&quot;/&gt;&lt;wsp:rsid wsp:val=&quot;003B15FF&quot;/&gt;&lt;wsp:rsid wsp:val=&quot;004044BB&quot;/&gt;&lt;wsp:rsid wsp:val=&quot;00417C89&quot;/&gt;&lt;wsp:rsid wsp:val=&quot;00441552&quot;/&gt;&lt;wsp:rsid wsp:val=&quot;00453464&quot;/&gt;&lt;wsp:rsid wsp:val=&quot;00462C63&quot;/&gt;&lt;wsp:rsid wsp:val=&quot;004B29A4&quot;/&gt;&lt;wsp:rsid wsp:val=&quot;00576983&quot;/&gt;&lt;wsp:rsid wsp:val=&quot;00597642&quot;/&gt;&lt;wsp:rsid wsp:val=&quot;00607DE9&quot;/&gt;&lt;wsp:rsid wsp:val=&quot;00695995&quot;/&gt;&lt;wsp:rsid wsp:val=&quot;006C1BEF&quot;/&gt;&lt;wsp:rsid wsp:val=&quot;006D3DD8&quot;/&gt;&lt;wsp:rsid wsp:val=&quot;006E293E&quot;/&gt;&lt;wsp:rsid wsp:val=&quot;00736956&quot;/&gt;&lt;wsp:rsid wsp:val=&quot;007C596A&quot;/&gt;&lt;wsp:rsid wsp:val=&quot;007E1FBC&quot;/&gt;&lt;wsp:rsid wsp:val=&quot;00810151&quot;/&gt;&lt;wsp:rsid wsp:val=&quot;0085399A&quot;/&gt;&lt;wsp:rsid wsp:val=&quot;00895D36&quot;/&gt;&lt;wsp:rsid wsp:val=&quot;008B7014&quot;/&gt;&lt;wsp:rsid wsp:val=&quot;008C4D34&quot;/&gt;&lt;wsp:rsid wsp:val=&quot;009066B7&quot;/&gt;&lt;wsp:rsid wsp:val=&quot;009F3FC3&quot;/&gt;&lt;wsp:rsid wsp:val=&quot;00A230A1&quot;/&gt;&lt;wsp:rsid wsp:val=&quot;00A270EA&quot;/&gt;&lt;wsp:rsid wsp:val=&quot;00A75390&quot;/&gt;&lt;wsp:rsid wsp:val=&quot;00A82B42&quot;/&gt;&lt;wsp:rsid wsp:val=&quot;00B82183&quot;/&gt;&lt;wsp:rsid wsp:val=&quot;00C2648F&quot;/&gt;&lt;wsp:rsid wsp:val=&quot;00C35829&quot;/&gt;&lt;wsp:rsid wsp:val=&quot;00C45BBB&quot;/&gt;&lt;wsp:rsid wsp:val=&quot;00CD615C&quot;/&gt;&lt;wsp:rsid wsp:val=&quot;00CE467B&quot;/&gt;&lt;wsp:rsid wsp:val=&quot;00CE7632&quot;/&gt;&lt;wsp:rsid wsp:val=&quot;00D073F7&quot;/&gt;&lt;wsp:rsid wsp:val=&quot;00D11399&quot;/&gt;&lt;wsp:rsid wsp:val=&quot;00D336A9&quot;/&gt;&lt;wsp:rsid wsp:val=&quot;00D657D3&quot;/&gt;&lt;wsp:rsid wsp:val=&quot;00DC4712&quot;/&gt;&lt;wsp:rsid wsp:val=&quot;00E1594E&quot;/&gt;&lt;wsp:rsid wsp:val=&quot;00E805FD&quot;/&gt;&lt;wsp:rsid wsp:val=&quot;00F11FEC&quot;/&gt;&lt;wsp:rsid wsp:val=&quot;00F93F26&quot;/&gt;&lt;wsp:rsid wsp:val=&quot;00FB24A8&quot;/&gt;&lt;/wsp:rsids&gt;&lt;/w:docPr&gt;&lt;w:body&gt;&lt;w:p wsp:rsidR=&quot;00000000&quot; wsp:rsidRDefault=&quot;00462C63&quot;&gt;&lt;m:oMathPara&gt;&lt;m:oMath&gt;&lt;m:r&gt;&lt;w:rPr&gt;&lt;w:rFonts w:ascii=&quot;Cambria Math&quot; w:h-ansi=&quot;Cambria Math&quot;/&gt;&lt;wx:font wx:val=&quot;Cambria Math&quot;/&gt;&lt;w:i/&gt;&lt;/w:rPr&gt;&lt;m:t&gt;Оґ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m&lt;/m:t&gt;&lt;/m:r&gt;&lt;/m:num&gt;&lt;m:den&gt;&lt;m:r&gt;&lt;w:rPr&gt;&lt;w:rFonts w:ascii=&quot;Cambria Math&quot; w:h-ansi=&quot;Cambria Math&quot;/&gt;&lt;wx:font wx:val=&quot;Cambria Math&quot;/&gt;&lt;w:i/&gt;&lt;/w:rPr&gt;&lt;m:t&gt;П‘&lt;/m:t&gt;&lt;/m:r&gt;&lt;/m:den&gt;&lt;/m:f&gt;&lt;m:r&gt;&lt;w:rPr&gt;&lt;w:rFonts w:ascii=&quot;Cambria Math&quot; w:h-ansi=&quot;Cambria Math&quot;/&gt;&lt;wx:font wx:val=&quot;Cambria Math&quot;/&gt;&lt;w:i/&gt;&lt;/w:rPr&gt;&lt;m:t&gt;=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1&lt;/m:t&gt;&lt;/m:r&gt;&lt;/m:sub&gt;&lt;/m:sSub&gt;&lt;m:r&gt;&lt;w:rPr&gt;&lt;w:rFonts w:ascii=&quot;Cambria Math&quot; w:h-ansi=&quot;Cambria Math&quot;/&gt;&lt;wx:font wx:val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2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410978">
        <w:rPr>
          <w:rFonts w:ascii="Palatino Linotype" w:hAnsi="Palatino Linotype"/>
        </w:rPr>
        <w:fldChar w:fldCharType="end"/>
      </w:r>
      <w:r w:rsidRPr="00410978">
        <w:rPr>
          <w:rFonts w:ascii="Palatino Linotype" w:hAnsi="Palatino Linotype"/>
        </w:rPr>
        <w:t xml:space="preserve"> барои муайян намудани кадом бузургии физикӣ истифода мешаванд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гармигузаронӣ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B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қувваи ҷозиба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муқовимати хос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зичӣ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афтиши озод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149.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 xml:space="preserve">Холигии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 w:cs="Times New Roman Tj"/>
          <w:lang w:val="tg-Cyrl-TJ"/>
        </w:rPr>
        <w:t>инси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к</w:t>
      </w:r>
      <w:r w:rsidRPr="00410978">
        <w:rPr>
          <w:rFonts w:ascii="Palatino Linotype" w:hAnsi="Palatino Linotype" w:cs="Times New Roman"/>
          <w:lang w:val="tg-Cyrl-TJ"/>
        </w:rPr>
        <w:t>ӯҳ</w:t>
      </w:r>
      <w:r w:rsidRPr="00410978">
        <w:rPr>
          <w:rFonts w:ascii="Palatino Linotype" w:hAnsi="Palatino Linotype" w:cs="Times New Roman Tj"/>
          <w:lang w:val="tg-Cyrl-TJ"/>
        </w:rPr>
        <w:t>ии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 w:cs="Times New Roman Tj"/>
          <w:lang w:val="tg-Cyrl-TJ"/>
        </w:rPr>
        <w:t>р</w:t>
      </w:r>
      <w:r w:rsidRPr="00410978">
        <w:rPr>
          <w:rFonts w:ascii="Palatino Linotype" w:hAnsi="Palatino Linotype"/>
          <w:lang w:val="tg-Cyrl-TJ"/>
        </w:rPr>
        <w:t>ег чанд фоизро ташкил меди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15-20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5-10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20-70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30-65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40-50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Хелҳои асосии каротажро номбар кунед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электрикӣ, ядроӣ, гравитатсионӣ, магнитӣ, сейсмоакустикӣ, газӣ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гравитатсионӣ, сейсмикӣ, магнитӣ, гармӣ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ядроӣ, гармӣ, магнитӣ,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сейсмикӣ, сейсмоакустикӣ, термикӣ, ядроӣ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гармӣ, термикӣ, ядроӣ, сейсмикӣ;</w:t>
      </w:r>
      <w:r w:rsidRPr="00410978">
        <w:rPr>
          <w:rFonts w:ascii="Palatino Linotype" w:hAnsi="Palatino Linotype"/>
        </w:rPr>
        <w:tab/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Бо фармоиши роҳбари ҳокимияти Шӯравӣ В;И;Ленин комиссияи махсус оиди омӯзиши аномалияи Курск кадом сол ташкил карда шуд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1787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1900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1909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1919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1924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152.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Масофаи байни нуқтаҳои мушоҳидавӣ дар корҳои саҳроӣ бо методи иктишофи магнитӣ чанд метр</w:t>
      </w:r>
      <w:r w:rsidRPr="00410978">
        <w:rPr>
          <w:rFonts w:ascii="Palatino Linotype" w:hAnsi="Palatino Linotype"/>
          <w:lang w:val="tg-Cyrl-TJ"/>
        </w:rPr>
        <w:t>р</w:t>
      </w:r>
      <w:r w:rsidRPr="00410978">
        <w:rPr>
          <w:rFonts w:ascii="Palatino Linotype" w:hAnsi="Palatino Linotype"/>
        </w:rPr>
        <w:t>о бояд ташкил диҳад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1 то 2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25 то 30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4 то 5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5 то 20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100 то 200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Геофизикаи иктишоф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аз чанд 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</w:t>
      </w:r>
      <w:r w:rsidRPr="00410978">
        <w:rPr>
          <w:rFonts w:ascii="Palatino Linotype" w:hAnsi="Palatino Linotype"/>
        </w:rPr>
        <w:t xml:space="preserve"> иборат аст ва кадомҳоянд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4 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гравитатсионӣ, иктишофи магнитӣ, иктишофи сейсмикӣ, иктишофи электрикӣ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3 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магнитӣ, иктишофи сейсмикӣ,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6 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гравитатсионӣ, иктишофи магнитӣ, иктишофи электрикӣ, иктишофи сейсмикӣ, иктишофи термикӣ, иктишофи радиометр</w:t>
      </w:r>
      <w:r w:rsidRPr="00410978">
        <w:rPr>
          <w:rFonts w:ascii="Palatino Linotype" w:hAnsi="Palatino Linotype" w:cs="Times New Roman"/>
        </w:rPr>
        <w:t>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2 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 w:cs="Times New Roman Tj"/>
          <w:lang w:val="tg-Cyrl-TJ"/>
        </w:rPr>
        <w:t>о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гравитатсионӣ, иктишофи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аз 7 метод - иктишофи гравитатсионӣ, иктишофи магнитӣ, иктишофи электрикӣ, иктишофи сейсмикӣ, иктишофи термикӣ, иктишофи радиометрӣ, иктишофи газӣ, иктишофи сейсмоакустикӣ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154.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табиат чанд изотопи моддаҳои радиоактивӣ маълуманд?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зиёда аз 500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зиёда аз 150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зиёда аз 100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зиёда аз 80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зиёда аз 250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155.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Нахустин олиме, ки ба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таркиби мураккаби ядрои атом машғул шуда буд, кист?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</w:t>
      </w:r>
      <w:r w:rsidRPr="00484B23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В</w:t>
      </w:r>
      <w:r w:rsidRPr="00484B23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Ломоносов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Резерфорд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Кюри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Кюри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</w:t>
      </w:r>
      <w:r w:rsidRPr="00484B23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Беккерел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156.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муносибат аз марҳилаҳои асосӣ ва самти корҳои иктишофи геологии маҳал чанд намуди корҳои иктишофи сейсмикиро ҷудо мекунанд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3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сейсмикии минтақавӣ, иктишофи сейсмикии ҷустуҷӯ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>, иктишофи сейсмикии тафсилӣ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сейсмикии рӯизаминӣ, иктишофи сейсмикии баҳрӣ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4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-иктишофи сейсмикии баҳрӣ, иктишофи сейсмикии рӯизаминӣ, иктишофи сейсмикии сатҳизаминӣ, иктишофи сейсмикии жарф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вобаста аз ин масъала умуман ҷудо намекунанд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5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иктишофи сейсмикии жарф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>, иктишофи сейсмикии баҳрӣ, иктишофи сейсмикии укёнусӣ, иктишофи сейсмикии сатҳизаминӣ, иктишофи сейсмикии рӯизаминӣ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157.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Заряд ва массаи протон чанд аст?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54" o:spid="_x0000_s1037" type="#_x0000_t75" alt="sho-take-nukloni" style="position:absolute;left:0;text-align:left;margin-left:140.85pt;margin-top:16.35pt;width:165.7pt;height:116.85pt;z-index:-251656704;visibility:visible" wrapcoords="-98 0 -98 21462 21600 21462 21600 0 -98 0">
            <v:imagedata r:id="rId33" o:title=""/>
            <w10:wrap type="through"/>
          </v:shape>
        </w:pict>
      </w:r>
      <w:r>
        <w:rPr>
          <w:noProof/>
        </w:rPr>
        <w:pict>
          <v:shape id="Рисунок 53" o:spid="_x0000_s1038" type="#_x0000_t75" alt="atom" style="position:absolute;left:0;text-align:left;margin-left:4.85pt;margin-top:7.7pt;width:125pt;height:141.4pt;z-index:-251657728;visibility:visible" wrapcoords="-129 -114 -129 21600 21729 21600 21729 -114 -129 -114" stroked="t" strokeweight=".5pt">
            <v:imagedata r:id="rId34" o:title=""/>
            <w10:wrap type="through"/>
          </v:shape>
        </w:pic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заряд +1, масса =1</w:t>
      </w:r>
      <w:r>
        <w:rPr>
          <w:rFonts w:ascii="Palatino Linotype" w:hAnsi="Palatino Linotype"/>
        </w:rPr>
        <w:t>:</w:t>
      </w:r>
      <w:r w:rsidRPr="00410978">
        <w:rPr>
          <w:rFonts w:ascii="Palatino Linotype" w:hAnsi="Palatino Linotype"/>
        </w:rPr>
        <w:t>00758 воҳиди оксиген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$B) заряд =2, масса =0:</w:t>
      </w:r>
      <w:r w:rsidRPr="00410978">
        <w:rPr>
          <w:rFonts w:ascii="Palatino Linotype" w:hAnsi="Palatino Linotype"/>
        </w:rPr>
        <w:t>0002 в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заряд +1,</w:t>
      </w:r>
      <w:r w:rsidRPr="00410978">
        <w:rPr>
          <w:rFonts w:ascii="Palatino Linotype" w:hAnsi="Palatino Linotype"/>
          <w:lang w:val="tg-Cyrl-TJ"/>
        </w:rPr>
        <w:t xml:space="preserve"> </w:t>
      </w:r>
      <w:r>
        <w:rPr>
          <w:rFonts w:ascii="Palatino Linotype" w:hAnsi="Palatino Linotype"/>
        </w:rPr>
        <w:t>масса =0:00987 в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>) заряд +3, масса =0:6789 в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$E) заряд +1, масса =0:0909 в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Кадом элемент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 w:cs="Times New Roman Tj"/>
        </w:rPr>
        <w:t>ои</w:t>
      </w:r>
      <w:r w:rsidRPr="00410978">
        <w:rPr>
          <w:rFonts w:ascii="Palatino Linotype" w:hAnsi="Palatino Linotype"/>
        </w:rPr>
        <w:t xml:space="preserve"> кимиёвӣ сабабгори асосии хурӯҷкунии фаъолнокии радиоактивият мегарданд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уран, торий, тилло, платина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радий, калий, калсий, плутоний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уран, торий, радий, калий-40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уран, мис, тилло, радий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уран, платина, плутоний, натрий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159.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Профилҳоро чӣ гуна интихоб менамоянд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перпендикуляр бар муқобили хобиши вайронаҳои тектоникӣ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параллел бар самти хобиши қабатҳо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перпендикуляр ба самти хобиши ҷинсҳои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параллел ба самти мавҷҳои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мутаносиб ба самти хобиши маъданӣ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160.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Таҷҳизоти ҳисобкунаки синтилятсионӣ аз кадом қисмҳо иборат аст?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55" o:spid="_x0000_s1039" type="#_x0000_t75" alt="img231" style="position:absolute;left:0;text-align:left;margin-left:18pt;margin-top:14pt;width:121.95pt;height:81.55pt;z-index:-251655680;visibility:visible" wrapcoords="-133 0 -133 21402 21600 21402 21600 0 -133 0">
            <v:imagedata r:id="rId35" o:title=""/>
            <w10:wrap type="tight"/>
          </v:shape>
        </w:pic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56" o:spid="_x0000_s1040" type="#_x0000_t75" alt="10187" style="position:absolute;left:0;text-align:left;margin-left:37.2pt;margin-top:1.3pt;width:155.85pt;height:75.4pt;z-index:-251654656;visibility:visible" wrapcoords="-104 0 -104 21386 21600 21386 21600 0 -104 0">
            <v:imagedata r:id="rId36" o:title=""/>
            <w10:wrap type="tight"/>
          </v:shape>
        </w:pic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люминофор, оина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қувватфизо, люминофор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люминофор, гамма-квантҳо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люминофор, бета-квантҳо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қувватфизо, оина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161.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Методҳои сунъии радиоактивии геофизикаи иктишофӣ кадомҳоянд?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гамма-методҳо ва методҳои нейтронӣ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гамма-методҳо ва методҳои п</w:t>
      </w:r>
      <w:r w:rsidRPr="00410978">
        <w:rPr>
          <w:rFonts w:ascii="Palatino Linotype" w:hAnsi="Palatino Linotype"/>
          <w:lang w:val="tg-Cyrl-TJ"/>
        </w:rPr>
        <w:t>о</w:t>
      </w:r>
      <w:r w:rsidRPr="00410978">
        <w:rPr>
          <w:rFonts w:ascii="Palatino Linotype" w:hAnsi="Palatino Linotype"/>
        </w:rPr>
        <w:t>зитронӣ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ои п</w:t>
      </w:r>
      <w:r w:rsidRPr="00410978">
        <w:rPr>
          <w:rFonts w:ascii="Palatino Linotype" w:hAnsi="Palatino Linotype"/>
          <w:lang w:val="tg-Cyrl-TJ"/>
        </w:rPr>
        <w:t>о</w:t>
      </w:r>
      <w:r w:rsidRPr="00410978">
        <w:rPr>
          <w:rFonts w:ascii="Palatino Linotype" w:hAnsi="Palatino Linotype"/>
        </w:rPr>
        <w:t>зитрон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нейтронӣ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ои нейтронӣ ва гаммавӣ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методҳои гаммавӣ ва методҳои бетавӣ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зичии 0;07-0;08 г/см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барои кадом кандании фоиданок хос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нафт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ангишт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флюорит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тилло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газ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163.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</w:rPr>
        <w:t>шаи Z</w:t>
      </w:r>
      <w:r w:rsidRPr="00410978">
        <w:rPr>
          <w:rFonts w:ascii="Palatino Linotype" w:hAnsi="Palatino Linotype"/>
          <w:vertAlign w:val="subscript"/>
        </w:rPr>
        <w:t xml:space="preserve">а </w:t>
      </w:r>
      <w:r w:rsidRPr="00410978">
        <w:rPr>
          <w:rFonts w:ascii="Palatino Linotype" w:hAnsi="Palatino Linotype"/>
        </w:rPr>
        <w:t>ҳангоми шарҳу эзоҳи натиҷаҳои кадом методи геофизикӣ сохта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радиоактивӣ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164.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Методҳои ченкунии қувваи ҷозибаи Замин кадомҳоянд</w:t>
      </w:r>
      <w:r>
        <w:rPr>
          <w:rFonts w:ascii="Palatino Linotype" w:hAnsi="Palatino Linotype"/>
        </w:rPr>
        <w:t>?;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методҳои нисбии динамикӣ ва статик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методҳои оморӣ ва математикӣ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методҳои моделсозӣ ва гео</w:t>
      </w:r>
      <w:r w:rsidRPr="00410978">
        <w:rPr>
          <w:rFonts w:ascii="Palatino Linotype" w:hAnsi="Palatino Linotype"/>
          <w:lang w:val="tg-Cyrl-TJ"/>
        </w:rPr>
        <w:t>к</w:t>
      </w:r>
      <w:r w:rsidRPr="00410978">
        <w:rPr>
          <w:rFonts w:ascii="Palatino Linotype" w:hAnsi="Palatino Linotype"/>
        </w:rPr>
        <w:t>ими</w:t>
      </w:r>
      <w:r w:rsidRPr="00410978">
        <w:rPr>
          <w:rFonts w:ascii="Palatino Linotype" w:hAnsi="Palatino Linotype"/>
          <w:lang w:val="tg-Cyrl-TJ"/>
        </w:rPr>
        <w:t>ё</w:t>
      </w:r>
      <w:r w:rsidRPr="00410978">
        <w:rPr>
          <w:rFonts w:ascii="Palatino Linotype" w:hAnsi="Palatino Linotype"/>
        </w:rPr>
        <w:t>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методҳои статистикӣ ва эксперим</w:t>
      </w:r>
      <w:r w:rsidRPr="00410978">
        <w:rPr>
          <w:rFonts w:ascii="Palatino Linotype" w:hAnsi="Palatino Linotype"/>
          <w:lang w:val="tg-Cyrl-TJ"/>
        </w:rPr>
        <w:t>е</w:t>
      </w:r>
      <w:r w:rsidRPr="00410978">
        <w:rPr>
          <w:rFonts w:ascii="Palatino Linotype" w:hAnsi="Palatino Linotype"/>
        </w:rPr>
        <w:t>нталӣ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методҳои нисбӣ ва мутлақ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Кадом ҳодисот дар ивазшавии радиоактивияти таби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роли муҳим мебозанд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таҷзияву барқароршавӣ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оксиду барқароршавӣ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диффузия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алфа-афканишот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алфа- ва бета-афканишот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166.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Ҷадвали асбоби магнитометрии М-27М аз чанд ҳисса</w:t>
      </w:r>
      <w:r w:rsidRPr="00410978">
        <w:rPr>
          <w:rFonts w:ascii="Palatino Linotype" w:hAnsi="Palatino Linotype"/>
          <w:lang w:val="tg-Cyrl-TJ"/>
        </w:rPr>
        <w:t xml:space="preserve"> иборат</w:t>
      </w:r>
      <w:r w:rsidRPr="00410978">
        <w:rPr>
          <w:rFonts w:ascii="Palatino Linotype" w:hAnsi="Palatino Linotype"/>
        </w:rPr>
        <w:t xml:space="preserve">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5004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400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200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600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167.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Коркарди камерал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ва шарҳу эзоҳи натиҷаҳои иктишофи магнитӣ ҳангоми иҷрои корҳои саҳро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аз чанд марҳила иборат аст ва кадомҳоянд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аз 3 марҳила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коркарди натиҷаҳо ва нуқтаҳову гиреҳҳои назорат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, коркарди гиреҳҳои қаторӣ, сохтани нақшаҳои изодинам ва нақшаҳои </w:t>
      </w:r>
      <w:r w:rsidRPr="00410978">
        <w:rPr>
          <w:rFonts w:ascii="Palatino Linotype" w:hAnsi="Palatino Linotype"/>
          <w:lang w:val="en-US"/>
        </w:rPr>
        <w:t>Z</w:t>
      </w:r>
      <w:r w:rsidRPr="00410978">
        <w:rPr>
          <w:rFonts w:ascii="Palatino Linotype" w:hAnsi="Palatino Linotype"/>
          <w:vertAlign w:val="subscript"/>
        </w:rPr>
        <w:t>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аз 2 марҳила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коркарди натиҷаҳо ва корҳои камералӣ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аз 3 марҳила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коркарди натиҷаҳо, шарҳу эзоҳи сифати ва миқдорӣ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аз 2 марҳила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коркарди пешакӣ ва коркарди натиҷаҳо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аз 3 марҳила - коркарди натиҷаҳои бадастомада, корҳои камералӣ ва шарҳу эзоҳи сифатӣ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 xml:space="preserve">168.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Координатаҳои магнитии қутби шимоли Замин дар кадом арзу т</w:t>
      </w:r>
      <w:r w:rsidRPr="00410978">
        <w:rPr>
          <w:rFonts w:ascii="Palatino Linotype" w:hAnsi="Palatino Linotype" w:cs="Times New Roman"/>
          <w:lang w:val="tg-Cyrl-TJ"/>
        </w:rPr>
        <w:t>ӯ</w:t>
      </w:r>
      <w:r w:rsidRPr="00410978">
        <w:rPr>
          <w:rFonts w:ascii="Palatino Linotype" w:hAnsi="Palatino Linotype"/>
          <w:lang w:val="tg-Cyrl-TJ"/>
        </w:rPr>
        <w:t>лҷойгиранд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76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шимоли ва 100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76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46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ғарбӣ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73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1</w:t>
      </w:r>
      <w:r w:rsidRPr="00410978">
        <w:rPr>
          <w:rFonts w:ascii="Palatino Linotype" w:hAnsi="Palatino Linotype"/>
          <w:lang w:val="tg-Cyrl-TJ"/>
        </w:rPr>
        <w:t>1</w:t>
      </w:r>
      <w:r w:rsidRPr="00410978">
        <w:rPr>
          <w:rFonts w:ascii="Palatino Linotype" w:hAnsi="Palatino Linotype"/>
        </w:rPr>
        <w:t>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73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100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ҷанубӣ: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63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арзи шимолӣ ва 120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169.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Вобаста аз суръати паҳншавии лаппишҳои мавҷҳои чандирӣ методи иктишофи сейсмикӣ ба кадом гурӯҳҳо ҷудо мешавад</w:t>
      </w:r>
      <w:r>
        <w:rPr>
          <w:rFonts w:ascii="Palatino Linotype" w:hAnsi="Palatino Linotype"/>
        </w:rPr>
        <w:t>?</w:t>
      </w: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иктишофи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сейсмикии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баландла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</w:t>
      </w:r>
      <w:r w:rsidRPr="00C948C2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/>
        </w:rPr>
        <w:t>методи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иктишофи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сейсмикии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сустлаппиш</w:t>
      </w:r>
      <w:r w:rsidRPr="00C948C2">
        <w:rPr>
          <w:rFonts w:ascii="Palatino Linotype" w:hAnsi="Palatino Linotype"/>
        </w:rPr>
        <w:t xml:space="preserve">, </w:t>
      </w:r>
      <w:r w:rsidRPr="00410978">
        <w:rPr>
          <w:rFonts w:ascii="Palatino Linotype" w:hAnsi="Palatino Linotype"/>
        </w:rPr>
        <w:t>методи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иктишоф</w:t>
      </w:r>
      <w:r w:rsidRPr="00410978">
        <w:rPr>
          <w:rFonts w:ascii="Palatino Linotype" w:hAnsi="Palatino Linotype" w:cs="Cambria Math"/>
        </w:rPr>
        <w:t>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сейсмикии</w:t>
      </w:r>
      <w:r w:rsidRPr="00C948C2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пастлаппиш</w:t>
      </w:r>
      <w:r w:rsidRPr="00C948C2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сейсмикии баландла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пиш, методи иктишофи сейсмикӣ аз ҳад баландлапиш, методи иктишофи сейсмикии хурдлапиш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сейсмикии пастлаппиш,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методи иктишофи сейсмикии баландла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пиш, методи иктишофи сейсмикии на чандон баландлаппиш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сейсмикии баландла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пиш, методи иктишофи сейсмикии миёналаппиш, методи иктишофи сейсмики пастлаппиш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сейсмикии баландла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</w:t>
      </w:r>
      <w:r w:rsidRPr="00410978">
        <w:rPr>
          <w:rFonts w:ascii="Palatino Linotype" w:hAnsi="Palatino Linotype"/>
          <w:lang w:val="tg-Cyrl-TJ"/>
        </w:rPr>
        <w:t>,</w:t>
      </w:r>
      <w:r w:rsidRPr="00410978">
        <w:rPr>
          <w:rFonts w:ascii="Palatino Linotype" w:hAnsi="Palatino Linotype"/>
        </w:rPr>
        <w:t xml:space="preserve"> методи иктишофи сейсмикии хурдлап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иш, методи иктишофи сейсмикии калонла</w:t>
      </w:r>
      <w:r w:rsidRPr="00410978">
        <w:rPr>
          <w:rFonts w:ascii="Palatino Linotype" w:hAnsi="Palatino Linotype"/>
          <w:lang w:val="tg-Cyrl-TJ"/>
        </w:rPr>
        <w:t>п</w:t>
      </w:r>
      <w:r w:rsidRPr="00410978">
        <w:rPr>
          <w:rFonts w:ascii="Palatino Linotype" w:hAnsi="Palatino Linotype"/>
        </w:rPr>
        <w:t>пиш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170.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Масштаб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 w:cs="Times New Roman Tj"/>
        </w:rPr>
        <w:t>ои</w:t>
      </w:r>
      <w:r w:rsidRPr="00410978">
        <w:rPr>
          <w:rFonts w:ascii="Palatino Linotype" w:hAnsi="Palatino Linotype"/>
        </w:rPr>
        <w:t xml:space="preserve"> асосии аксбардории ҷустуҷӯӣ-иктишофиро дар ҳалли масъалаҳои муҳим нишон диҳед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1:10 000; 1: 5 000; 1: 2000; 1: 1000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1: 25 000; 1: 5000; 1: 50 000; 1: 250 000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1: 200; 1: 100 000; 1:25 000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1: 250 000; 1: 2000; 1: 100 000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1: 100; 1: 10 000; 1: 25 000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171.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гуна годографҳоро годографҳои хатт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меноманд?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0" o:spid="_x0000_s1041" type="#_x0000_t75" alt="115074_html_6cc95769" style="position:absolute;left:0;text-align:left;margin-left:5.9pt;margin-top:13.8pt;width:140.6pt;height:104.35pt;z-index:-251653632;visibility:visible" wrapcoords="-116 -155 -116 21600 21716 21600 21716 -155 -116 -155" stroked="t" strokeweight=".5pt">
            <v:imagedata r:id="rId37" o:title=""/>
            <w10:wrap type="tight"/>
          </v:shape>
        </w:pic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84B23"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 w:rsidRPr="00484B23"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годограф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дар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натиҷаи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мушоҳидаҳои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сатҳи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заминӣ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сохта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шуда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бошад</w:t>
      </w:r>
      <w:r w:rsidRPr="00484B23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агар годограф дар натиҷаи мушоҳидаҳои як хати рост сохта шуда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агар годограф дар натиҷаи мушоҳидаҳои чанд хати рост ва ё профилҳо сохта шуда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 годограф дар натиҷаи мушоҳидаҳои суръати паҳншавии мавҷҳо сохта шуда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агар годограф дар як сатҳ сохта шуда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172.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Ислоҳи Фай 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ислоҳ барои баландӣ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ислоҳ барои муҳити атроф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ислоҳ барои ҷазбшавии қувваи вазнинӣ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ислоҳ дар ҳавои озод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ислоҳ барои қабати байнӣ</w: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173. </w:t>
      </w: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1" o:spid="_x0000_s1042" type="#_x0000_t75" alt="Копия 118TEPL2K5l09979x3c0" style="position:absolute;left:0;text-align:left;margin-left:14.75pt;margin-top:31.8pt;width:113pt;height:108pt;z-index:-251652608;visibility:visible" wrapcoords="-143 -150 -143 21600 21743 21600 21743 -150 -143 -150" stroked="t" strokeweight=".5pt">
            <v:imagedata r:id="rId26" o:title=""/>
            <w10:wrap type="tight"/>
          </v:shape>
        </w:pict>
      </w:r>
      <w:r w:rsidRPr="00410978">
        <w:rPr>
          <w:rFonts w:ascii="Palatino Linotype" w:hAnsi="Palatino Linotype"/>
        </w:rPr>
        <w:t>Чӣ гуна годографҳоро годографҳои сатҳӣ мегӯянд?</w:t>
      </w: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;</w:t>
      </w: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84B23"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 w:rsidRPr="00484B23"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годограф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аз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рӯи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чанд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нуқтаи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таркиш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сохта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шуда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бошад</w:t>
      </w:r>
      <w:r w:rsidRPr="00484B23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агар годограф ҳангоми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мавҷҳои ҳамон як </w:t>
      </w:r>
      <w:r w:rsidRPr="00410978">
        <w:rPr>
          <w:rFonts w:ascii="Palatino Linotype" w:hAnsi="Palatino Linotype"/>
          <w:lang w:val="tg-Cyrl-TJ"/>
        </w:rPr>
        <w:t>ну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таи</w:t>
      </w:r>
      <w:r w:rsidRPr="00410978">
        <w:rPr>
          <w:rFonts w:ascii="Palatino Linotype" w:hAnsi="Palatino Linotype"/>
        </w:rPr>
        <w:t xml:space="preserve"> таркиш аз рӯи чанд профил сохта шуда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агар годограф ба тарафе майл карда бошад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 годограф дар як хати рост мавқеъ дошта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агар годограф дар чанд сатҳ сохта шуда бошад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174.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Магнитометри М-27М таҳти кадом кунҷ метавонад давр занад?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3" o:spid="_x0000_s1043" type="#_x0000_t75" alt="5s" style="position:absolute;left:0;text-align:left;margin-left:171.2pt;margin-top:8.7pt;width:93.15pt;height:89.85pt;z-index:-251651584;visibility:visible" wrapcoords="-174 0 -174 21420 21600 21420 21600 0 -174 0">
            <v:imagedata r:id="rId38" o:title="" gain="109227f" blacklevel="-6554f"/>
            <w10:wrap type="through"/>
          </v:shape>
        </w:pict>
      </w:r>
      <w:r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90</w:t>
      </w:r>
      <w:r w:rsidRPr="00410978">
        <w:rPr>
          <w:rFonts w:ascii="Palatino Linotype" w:hAnsi="Palatino Linotype"/>
          <w:vertAlign w:val="superscript"/>
        </w:rPr>
        <w:t>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270</w:t>
      </w:r>
      <w:r w:rsidRPr="00410978">
        <w:rPr>
          <w:rFonts w:ascii="Palatino Linotype" w:hAnsi="Palatino Linotype"/>
          <w:vertAlign w:val="superscript"/>
        </w:rPr>
        <w:t>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360</w:t>
      </w:r>
      <w:r w:rsidRPr="00410978">
        <w:rPr>
          <w:rFonts w:ascii="Palatino Linotype" w:hAnsi="Palatino Linotype"/>
          <w:vertAlign w:val="superscript"/>
        </w:rPr>
        <w:t>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180</w:t>
      </w:r>
      <w:r w:rsidRPr="00410978">
        <w:rPr>
          <w:rFonts w:ascii="Palatino Linotype" w:hAnsi="Palatino Linotype"/>
          <w:vertAlign w:val="superscript"/>
        </w:rPr>
        <w:t>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190</w:t>
      </w:r>
      <w:r w:rsidRPr="00410978">
        <w:rPr>
          <w:rFonts w:ascii="Palatino Linotype" w:hAnsi="Palatino Linotype"/>
          <w:vertAlign w:val="superscript"/>
        </w:rPr>
        <w:t>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175.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Ҳар як ҳиссаи ҷадвали асбоби М-27М чанд гаммаро ташкил медиҳад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2 гамма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4 гамма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6 гамма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8 гамма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10 гамма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4" o:spid="_x0000_s1044" type="#_x0000_t75" alt="tmpE56-64" style="position:absolute;left:0;text-align:left;margin-left:84.1pt;margin-top:21.45pt;width:157.65pt;height:122.8pt;z-index:-251650560;visibility:visible" wrapcoords="-103 0 -103 21468 21600 21468 21600 0 -103 0">
            <v:imagedata r:id="rId39" o:title=""/>
            <w10:wrap type="tight"/>
          </v:shape>
        </w:pict>
      </w:r>
      <w:r w:rsidRPr="00410978">
        <w:rPr>
          <w:rFonts w:ascii="Palatino Linotype" w:hAnsi="Palatino Linotype"/>
        </w:rPr>
        <w:t>Годограф чист?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 w:rsidRPr="00484B23">
        <w:rPr>
          <w:rFonts w:ascii="Palatino Linotype" w:hAnsi="Palatino Linotype"/>
        </w:rPr>
        <w:t>$</w:t>
      </w:r>
      <w:r>
        <w:rPr>
          <w:rFonts w:ascii="Palatino Linotype" w:hAnsi="Palatino Linotype"/>
          <w:lang w:val="en-US"/>
        </w:rPr>
        <w:t>A</w:t>
      </w:r>
      <w:r w:rsidRPr="00484B23"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  <w:lang w:val="tg-Cyrl-TJ"/>
        </w:rPr>
        <w:t xml:space="preserve">ин </w:t>
      </w:r>
      <w:r w:rsidRPr="00410978">
        <w:rPr>
          <w:rFonts w:ascii="Palatino Linotype" w:hAnsi="Palatino Linotype"/>
        </w:rPr>
        <w:t>вақти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воридшавии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мавҷҳоро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дар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нуқтаҳои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мушоҳидавӣ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ва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сохтани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нақшаи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алоқамандии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онҳоро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дар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муносибат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аз</w:t>
      </w:r>
      <w:r w:rsidRPr="00484B23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/>
        </w:rPr>
        <w:t>масофаҳо</w:t>
      </w:r>
      <w:r w:rsidRPr="00484B23"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вақти воридшавии мавҷҳоро дар сатҳи баҳр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вақти воридшавии мавҷҳоро дар сатҳи замин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вақти воридшавии мавҷҳои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 xml:space="preserve"> ва арзиро дар гидросфера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вақти воридшавии мавҷҳоро дар фазо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177.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Кадом методи геофизикаи иктишофӣ ба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мавҷҳои арзӣ ва тулӣ машғул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радиоактивӣ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Хром, молибден, волфрам, уран, манган, платина нисбат ба хосияти магнитиашон ба кадом гурӯҳи минералҳо дохил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диамагнитӣ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диамагнитӣ-парамагнитӣ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ферромагнитӣ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диамагнитӣ-ферромагнитӣ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парамагнитӣ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179.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радиоактивият 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км/с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Ом/м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мкР/соат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гал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Ченаки Ом/м дар кадом метод истифода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радиометрӣ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181.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расандаҳо дар кадом методи геофизикаи иктишофи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хта</w:t>
      </w:r>
      <w:r w:rsidRPr="00410978">
        <w:rPr>
          <w:rFonts w:ascii="Palatino Linotype" w:hAnsi="Palatino Linotype"/>
        </w:rPr>
        <w:t xml:space="preserve">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иктишофи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иктишофи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иктишофи гравитатсионӣ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иктишофи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иктишофи радиоактивӣ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182.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иктишофи магнит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нахустин маротиба кай истифода шуда буд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солҳои 40-50-уми асри ХХ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 xml:space="preserve">солҳои 20-30-юми асри </w:t>
      </w:r>
      <w:r w:rsidRPr="00410978">
        <w:rPr>
          <w:rFonts w:ascii="Palatino Linotype" w:hAnsi="Palatino Linotype"/>
          <w:lang w:val="en-US"/>
        </w:rPr>
        <w:t>XXI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 xml:space="preserve">ои 20-30-юми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охирҳои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 xml:space="preserve">ои 50-60-и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183.</w:t>
      </w:r>
    </w:p>
    <w:p w:rsidR="00161DA5" w:rsidRPr="00C948C2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радиоактивӣ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(геофизикаи ядроӣ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чиро меом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назорати ҳароратии равандҳои сунъии пармачоҳҳоро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таҳқиқотҳои сейсмологии сохторӣ қишри Заминро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каротажи пармачоҳҳо тавассути методи потенсиали табиӣ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афканишоти табиии радиоактивиро дар ҳаво, сатҳи замин ва дар коркардҳои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ченкунии майдонҳои 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184.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Агар нуқтаи назоратӣ ва мавҷқабулкунакҳои сейсмикӣ дар як хати рост </w:t>
      </w:r>
      <w:r w:rsidRPr="00410978">
        <w:rPr>
          <w:rFonts w:ascii="Palatino Linotype" w:hAnsi="Palatino Linotype" w:cs="Times New Roman"/>
        </w:rPr>
        <w:t>ҷ</w:t>
      </w:r>
      <w:r w:rsidRPr="00410978">
        <w:rPr>
          <w:rFonts w:ascii="Palatino Linotype" w:hAnsi="Palatino Linotype" w:cs="Times New Roman Tj"/>
        </w:rPr>
        <w:t>ойгир</w:t>
      </w:r>
      <w:r w:rsidRPr="00410978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 w:cs="Times New Roman Tj"/>
        </w:rPr>
        <w:t>шуда</w:t>
      </w:r>
      <w:r w:rsidRPr="00410978">
        <w:rPr>
          <w:rFonts w:ascii="Palatino Linotype" w:hAnsi="Palatino Linotype"/>
        </w:rPr>
        <w:t xml:space="preserve"> бошанд, он гоҳ ин профил чӣ гуна профил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профили ғайрит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профили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</w:t>
      </w:r>
      <w:r w:rsidRPr="00410978">
        <w:rPr>
          <w:rFonts w:ascii="Palatino Linotype" w:hAnsi="Palatino Linotype" w:cs="Times New Roman"/>
          <w:lang w:val="tg-Cyrl-TJ"/>
        </w:rPr>
        <w:t>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профили камоншакл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профили арзӣ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профили нобаробар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185.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Намудҳои аксбордори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 w:cs="Times New Roman Tj"/>
        </w:rPr>
        <w:t>ои</w:t>
      </w:r>
      <w:r w:rsidRPr="00410978">
        <w:rPr>
          <w:rFonts w:ascii="Palatino Linotype" w:hAnsi="Palatino Linotype"/>
        </w:rPr>
        <w:t xml:space="preserve"> магнитиро аз нуқтаи назари геологӣ номбар кунед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аксбардории магнитии минтақавӣ, аксбардории магнитии харитакашӣ-ҷустуҷӯӣ, аксбардории магнитии иктишофӣ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аксбардории магнитии тафсилӣ, аксбардории магнитии иктишофӣ, аксбардории магнитии ҷустуҷӯӣ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аксбардории магнитии локалӣ, аксбардории магнитии минтақавӣ, аксбардории магнитии глобалӣ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аксбардории магнитии минтақавӣ, аксбардории магнитии локалӣ, аксбардории магнитии тафсилӣ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аксбардории магнитии тафсилӣ, аксбардории магнитии локалӣ, аксбардории магнитии иктишофӣ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186.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Координат</w:t>
      </w:r>
      <w:r w:rsidRPr="00410978">
        <w:rPr>
          <w:rFonts w:ascii="Palatino Linotype" w:hAnsi="Palatino Linotype"/>
          <w:lang w:val="tg-Cyrl-TJ"/>
        </w:rPr>
        <w:t>а</w:t>
      </w:r>
      <w:r w:rsidRPr="00410978">
        <w:rPr>
          <w:rFonts w:ascii="Palatino Linotype" w:hAnsi="Palatino Linotype"/>
        </w:rPr>
        <w:t>ҳои магнитии қутби шимоли Замин дар кадом арзу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/>
        </w:rPr>
        <w:t>лҷойгиранд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76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шимоли ва 100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76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46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ғарбӣ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73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1</w:t>
      </w:r>
      <w:r w:rsidRPr="00410978">
        <w:rPr>
          <w:rFonts w:ascii="Palatino Linotype" w:hAnsi="Palatino Linotype"/>
          <w:lang w:val="tg-Cyrl-TJ"/>
        </w:rPr>
        <w:t>1</w:t>
      </w:r>
      <w:r w:rsidRPr="00410978">
        <w:rPr>
          <w:rFonts w:ascii="Palatino Linotype" w:hAnsi="Palatino Linotype"/>
        </w:rPr>
        <w:t>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73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арзи шимолӣ ва 100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ҷанубӣ: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63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арзи шимолӣ ва 120</w:t>
      </w:r>
      <w:r w:rsidRPr="00410978">
        <w:rPr>
          <w:rFonts w:ascii="Palatino Linotype" w:hAnsi="Palatino Linotype"/>
          <w:vertAlign w:val="superscript"/>
        </w:rPr>
        <w:t>0</w:t>
      </w:r>
      <w:r w:rsidRPr="00410978">
        <w:rPr>
          <w:rFonts w:ascii="Palatino Linotype" w:hAnsi="Palatino Linotype"/>
        </w:rPr>
        <w:t xml:space="preserve">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ли</w:t>
      </w:r>
      <w:r w:rsidRPr="00410978">
        <w:rPr>
          <w:rFonts w:ascii="Palatino Linotype" w:hAnsi="Palatino Linotype"/>
        </w:rPr>
        <w:t xml:space="preserve"> ҷанубӣ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187.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Зичии </w:t>
      </w:r>
      <w:r w:rsidRPr="00410978">
        <w:rPr>
          <w:rFonts w:ascii="Palatino Linotype" w:hAnsi="Palatino Linotype"/>
          <w:lang w:val="tg-Cyrl-TJ"/>
        </w:rPr>
        <w:t xml:space="preserve">миёнаи </w:t>
      </w:r>
      <w:r w:rsidRPr="00410978">
        <w:rPr>
          <w:rFonts w:ascii="Palatino Linotype" w:hAnsi="Palatino Linotype"/>
        </w:rPr>
        <w:t>қишри Замин ба чанд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1;5</w:t>
      </w:r>
      <w:r w:rsidRPr="00410978">
        <w:rPr>
          <w:rFonts w:ascii="Palatino Linotype" w:hAnsi="Palatino Linotype"/>
          <w:vertAlign w:val="superscript"/>
        </w:rPr>
        <w:t xml:space="preserve">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5;6</w:t>
      </w:r>
      <w:r w:rsidRPr="00410978">
        <w:rPr>
          <w:rFonts w:ascii="Palatino Linotype" w:hAnsi="Palatino Linotype"/>
          <w:vertAlign w:val="superscript"/>
        </w:rPr>
        <w:t xml:space="preserve">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3;9</w:t>
      </w:r>
      <w:r w:rsidRPr="00410978">
        <w:rPr>
          <w:rFonts w:ascii="Palatino Linotype" w:hAnsi="Palatino Linotype"/>
          <w:vertAlign w:val="superscript"/>
        </w:rPr>
        <w:t xml:space="preserve">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0;8</w:t>
      </w:r>
      <w:r w:rsidRPr="00410978">
        <w:rPr>
          <w:rFonts w:ascii="Palatino Linotype" w:hAnsi="Palatino Linotype"/>
          <w:vertAlign w:val="superscript"/>
        </w:rPr>
        <w:t xml:space="preserve"> </w:t>
      </w:r>
      <w:r w:rsidRPr="00410978">
        <w:rPr>
          <w:rFonts w:ascii="Palatino Linotype" w:hAnsi="Palatino Linotype"/>
        </w:rPr>
        <w:t>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2;7 г/см</w:t>
      </w:r>
      <w:r w:rsidRPr="00410978">
        <w:rPr>
          <w:rFonts w:ascii="Palatino Linotype" w:hAnsi="Palatino Linotype"/>
          <w:vertAlign w:val="superscript"/>
        </w:rPr>
        <w:t>3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188.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ченкунии муқовимати хос дар чоҳҳо сарчашмаи истеъмол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чӣ маҳсуб мешавад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блок-баланс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остсилограф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батареяҳои элементҳои хушк ва ё худ генераторҳо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электродҳои истеъмолӣ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электродҳои ченкунӣ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189.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Воҳиди 1 Эрстед ба чанд Ампер/метр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1Э= 79;6А/м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1Э=78;0 А/м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1Э =2;6 А/м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1Э=5;7А/м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1Э=6;8А/м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190.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Тафовути неруи ивазшавии байни майдонҳои гравитатсионӣ дар қутбҳо ва дар экватор ба чанд гал баробар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0;5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1;5 гал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0;1 гал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2;5 гал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191.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Формулаи </w:t>
      </w:r>
      <w:r w:rsidRPr="00410978">
        <w:rPr>
          <w:rFonts w:ascii="Palatino Linotype" w:hAnsi="Palatino Linotype" w:cs="Times New Roman"/>
        </w:rPr>
        <w:t>σ</w:t>
      </w:r>
      <w:r w:rsidRPr="00410978">
        <w:rPr>
          <w:rFonts w:ascii="Palatino Linotype" w:hAnsi="Palatino Linotype"/>
        </w:rPr>
        <w:t>=m/V ба кадом бузургии физикӣ рост меояд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формулаи таъсирпазирии магнитӣ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формулаи холигии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формулаи радиоактивияти ҷинсҳо</w:t>
      </w:r>
      <w:r w:rsidRPr="00410978">
        <w:rPr>
          <w:rFonts w:ascii="Palatino Linotype" w:hAnsi="Palatino Linotype"/>
          <w:lang w:val="tg-Cyrl-TJ"/>
        </w:rPr>
        <w:t>и к</w:t>
      </w:r>
      <w:r w:rsidRPr="00410978">
        <w:rPr>
          <w:rFonts w:ascii="Palatino Linotype" w:hAnsi="Palatino Linotype" w:cs="Times New Roman"/>
          <w:lang w:val="tg-Cyrl-TJ"/>
        </w:rPr>
        <w:t>ӯҳӣ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формулаи муқовимати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формулаи зичии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192.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АЭ-72- чӣ гуна асбоб аст?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асбоби ченкунандаи шиддатнокии майдонҳо ва муқовимати хоси ҷинсҳои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асбоби ченкунандаи радиоактивияти ҷинсҳо</w:t>
      </w:r>
      <w:r w:rsidRPr="00410978">
        <w:rPr>
          <w:rFonts w:ascii="Palatino Linotype" w:hAnsi="Palatino Linotype"/>
          <w:lang w:val="tg-Cyrl-TJ"/>
        </w:rPr>
        <w:t>и к</w:t>
      </w:r>
      <w:r w:rsidRPr="00410978">
        <w:rPr>
          <w:rFonts w:ascii="Palatino Linotype" w:hAnsi="Palatino Linotype" w:cs="Times New Roman"/>
          <w:lang w:val="tg-Cyrl-TJ"/>
        </w:rPr>
        <w:t>ӯҳӣ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асбоби муайянкунандаи зичии ҷинсҳои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асбоби муайянкунандаи қувваи вазнинӣ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асбоби ченкунандаи мавҷҳои сейсмикӣ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193.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Нурҳои уранро нахустин маротиба дар таркиби ядрои атом к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кашф кард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П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Кюри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Беккерел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Ломоносов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</w:t>
      </w:r>
      <w:r w:rsidRPr="00C948C2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Кюри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Резерфорд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194.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Сейсмограмма чист? 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8" o:spid="_x0000_s1045" type="#_x0000_t75" alt="Сейсмограмма_землетрясения" style="position:absolute;left:0;text-align:left;margin-left:-.9pt;margin-top:4.55pt;width:252.9pt;height:102.8pt;z-index:-251649536;visibility:visible" wrapcoords="-64 0 -64 21442 21600 21442 21600 0 -64 0">
            <v:imagedata r:id="rId40" o:title=""/>
            <w10:wrap type="tight"/>
          </v:shape>
        </w:pic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натиҷаи корҳои иктишофи электрикӣ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натиҷаи корҳои саҳроии сейсмикӣ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натиҷаи сохтани годографҳо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натиҷаи ба даст овардашудаи корҳои радиометрӣ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натиҷаи гузаронидани корҳои гравиметрӣ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195.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Во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иди қувваи вазниниро ба шарафи Галилео Галилей (</w:t>
      </w:r>
      <w:r w:rsidRPr="00410978">
        <w:rPr>
          <w:rFonts w:ascii="Palatino Linotype" w:hAnsi="Palatino Linotype"/>
          <w:lang w:val="en-US"/>
        </w:rPr>
        <w:t>Gl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дар ку</w:t>
      </w:r>
      <w:r w:rsidRPr="00410978">
        <w:rPr>
          <w:rFonts w:ascii="Palatino Linotype" w:hAnsi="Palatino Linotype" w:cs="Times New Roman"/>
        </w:rPr>
        <w:t>ҷ</w:t>
      </w:r>
      <w:r w:rsidRPr="00410978">
        <w:rPr>
          <w:rFonts w:ascii="Palatino Linotype" w:hAnsi="Palatino Linotype" w:cs="Times New Roman Tj"/>
        </w:rPr>
        <w:t>о</w:t>
      </w:r>
      <w:r w:rsidRPr="00410978">
        <w:rPr>
          <w:rFonts w:ascii="Palatino Linotype" w:hAnsi="Palatino Linotype"/>
        </w:rPr>
        <w:t xml:space="preserve"> </w:t>
      </w:r>
      <w:r w:rsidRPr="00410978">
        <w:rPr>
          <w:rFonts w:ascii="Palatino Linotype" w:hAnsi="Palatino Linotype" w:cs="Times New Roman"/>
        </w:rPr>
        <w:t>қ</w:t>
      </w:r>
      <w:r w:rsidRPr="00410978">
        <w:rPr>
          <w:rFonts w:ascii="Palatino Linotype" w:hAnsi="Palatino Linotype"/>
        </w:rPr>
        <w:t>абул намуданд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дар Екатеринбург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дар Урал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дар </w:t>
      </w:r>
      <w:r w:rsidRPr="00410978">
        <w:rPr>
          <w:rFonts w:ascii="Palatino Linotype" w:hAnsi="Palatino Linotype" w:cs="Times New Roman"/>
        </w:rPr>
        <w:t>Қ</w:t>
      </w:r>
      <w:r w:rsidRPr="00410978">
        <w:rPr>
          <w:rFonts w:ascii="Palatino Linotype" w:hAnsi="Palatino Linotype"/>
        </w:rPr>
        <w:t>азон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дар Москв</w:t>
      </w:r>
      <w:r w:rsidRPr="00410978">
        <w:rPr>
          <w:rFonts w:ascii="Palatino Linotype" w:hAnsi="Palatino Linotype"/>
          <w:lang w:val="tg-Cyrl-TJ"/>
        </w:rPr>
        <w:t>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дар Шветсия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196.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Дар муносибат аз барангезиши мавҷҳои чандирӣ ва ҳолати ҷунбишҳо чанд намуди каротажро ҷудо менамоянд ва онҳо кадомҳо</w:t>
      </w:r>
      <w:r w:rsidRPr="00410978">
        <w:rPr>
          <w:rFonts w:ascii="Palatino Linotype" w:hAnsi="Palatino Linotype"/>
          <w:lang w:val="tg-Cyrl-TJ"/>
        </w:rPr>
        <w:t>я</w:t>
      </w:r>
      <w:r w:rsidRPr="00410978">
        <w:rPr>
          <w:rFonts w:ascii="Palatino Linotype" w:hAnsi="Palatino Linotype"/>
        </w:rPr>
        <w:t>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3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каротажи сейсмикӣ, каротажи магнитӣ, каротажи акустикӣ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2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каротажи сейсмикӣ, каротажи аккустикӣ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4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каротажи сейсмикӣ, каротажи магнитӣ, каротажи электрикӣ, акустикӣ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2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каротажи сейсмикӣ, каротажи гравитатсионӣ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3 намуд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- каротажи магнитӣ, каротажи сейсмикӣ, каротажи сейсмоакустикӣ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197.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Барои муайян намудани таъсири релефи ма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ал ба </w:t>
      </w:r>
      <w:r w:rsidRPr="00410978">
        <w:rPr>
          <w:rFonts w:ascii="Palatino Linotype" w:hAnsi="Palatino Linotype" w:cs="Arial"/>
        </w:rPr>
        <w:t>қ</w:t>
      </w:r>
      <w:r w:rsidRPr="00410978">
        <w:rPr>
          <w:rFonts w:ascii="Palatino Linotype" w:hAnsi="Palatino Linotype"/>
        </w:rPr>
        <w:t>увваи вазнин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аз тарафи кадом олимон (номограмма ва палетка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о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пешни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од гардидааст? 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  <w:r>
        <w:rPr>
          <w:noProof/>
        </w:rPr>
        <w:pict>
          <v:shape id="Рисунок 69" o:spid="_x0000_s1046" type="#_x0000_t75" alt="Аки Бахром 003" style="position:absolute;left:0;text-align:left;margin-left:-3.25pt;margin-top:6.8pt;width:145.35pt;height:123.25pt;z-index:251667968;visibility:visible">
            <v:imagedata r:id="rId41" o:title=""/>
            <w10:wrap type="square"/>
          </v:shape>
        </w:pict>
      </w:r>
      <w:r>
        <w:rPr>
          <w:rFonts w:ascii="Palatino Linotype" w:hAnsi="Palatino Linotype"/>
        </w:rPr>
        <w:t>;</w:t>
      </w: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Pr="00484B23" w:rsidRDefault="00161DA5" w:rsidP="00410978">
      <w:pPr>
        <w:jc w:val="both"/>
        <w:rPr>
          <w:rFonts w:ascii="Palatino Linotype" w:hAnsi="Palatino Linotype"/>
        </w:rPr>
      </w:pP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Лукавченко, Берёзкина, Плохих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Заборовский, Дахнов, Ризниченко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Гвишиани, Кондорская, Мячкин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Прозорович, Никифоров, Тимошенко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Белоусов, Клушин, Маловичко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198.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Колумб ҳангоми саёҳати таърихии худ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</w:rPr>
        <w:t>утбнаморо истифода бурда, дар анҷоми саёҳат кадом давлатро каш</w:t>
      </w:r>
      <w:r w:rsidRPr="00410978">
        <w:rPr>
          <w:rFonts w:ascii="Palatino Linotype" w:hAnsi="Palatino Linotype"/>
          <w:lang w:val="tg-Cyrl-TJ"/>
        </w:rPr>
        <w:t>ф</w:t>
      </w:r>
      <w:r w:rsidRPr="00410978">
        <w:rPr>
          <w:rFonts w:ascii="Palatino Linotype" w:hAnsi="Palatino Linotype"/>
        </w:rPr>
        <w:t xml:space="preserve"> намуд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Италия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Шветсия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C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Америк</w:t>
      </w:r>
      <w:r w:rsidRPr="00410978">
        <w:rPr>
          <w:rFonts w:ascii="Palatino Linotype" w:hAnsi="Palatino Linotype"/>
          <w:lang w:val="tg-Cyrl-TJ"/>
        </w:rPr>
        <w:t>а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Арабистони Саудӣ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E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Фаронса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199. 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 xml:space="preserve">Пешниҳодоте, ки аз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/>
        </w:rPr>
        <w:t>ониби Манделштам ва Папалекси шуда буд, кадом солҳоро дар бар мегирад?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ои 30-</w:t>
      </w:r>
      <w:r w:rsidRPr="00410978">
        <w:rPr>
          <w:rFonts w:ascii="Palatino Linotype" w:hAnsi="Palatino Linotype"/>
          <w:lang w:val="tg-Cyrl-TJ"/>
        </w:rPr>
        <w:t>ю</w:t>
      </w:r>
      <w:r w:rsidRPr="00410978">
        <w:rPr>
          <w:rFonts w:ascii="Palatino Linotype" w:hAnsi="Palatino Linotype"/>
        </w:rPr>
        <w:t xml:space="preserve">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ои 50-уми асри </w:t>
      </w:r>
      <w:r w:rsidRPr="00410978">
        <w:rPr>
          <w:rFonts w:ascii="Palatino Linotype" w:hAnsi="Palatino Linotype"/>
          <w:lang w:val="en-US"/>
        </w:rPr>
        <w:t>XX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 xml:space="preserve">солҳои 20-уми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 xml:space="preserve">солҳои 70-уми асри </w:t>
      </w:r>
      <w:r w:rsidRPr="00410978">
        <w:rPr>
          <w:rFonts w:ascii="Palatino Linotype" w:hAnsi="Palatino Linotype"/>
          <w:lang w:val="en-US"/>
        </w:rPr>
        <w:t>XIX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 xml:space="preserve">солҳои 40-уми асри </w:t>
      </w:r>
      <w:r w:rsidRPr="00410978">
        <w:rPr>
          <w:rFonts w:ascii="Palatino Linotype" w:hAnsi="Palatino Linotype"/>
          <w:lang w:val="en-US"/>
        </w:rPr>
        <w:t>XVI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Истифодаи компас баҳри ҷустуҷӯи магнетит кадом солро дар бар мегирад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соли 1800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соли 1590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соли 1640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соли 1750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соли 1900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</w:rPr>
        <w:t xml:space="preserve">Аввалин маротиба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утбнамо</w:t>
      </w:r>
      <w:r w:rsidRPr="00410978">
        <w:rPr>
          <w:rFonts w:ascii="Palatino Linotype" w:hAnsi="Palatino Linotype"/>
        </w:rPr>
        <w:t xml:space="preserve"> ба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 xml:space="preserve">ри </w:t>
      </w:r>
      <w:r w:rsidRPr="00410978">
        <w:rPr>
          <w:rFonts w:ascii="Palatino Linotype" w:hAnsi="Palatino Linotype" w:cs="Times New Roman"/>
          <w:lang w:val="tg-Cyrl-TJ"/>
        </w:rPr>
        <w:t>ҷ</w:t>
      </w:r>
      <w:r w:rsidRPr="00410978">
        <w:rPr>
          <w:rFonts w:ascii="Palatino Linotype" w:hAnsi="Palatino Linotype"/>
          <w:lang w:val="tg-Cyrl-TJ"/>
        </w:rPr>
        <w:t>усту</w:t>
      </w:r>
      <w:r w:rsidRPr="00410978">
        <w:rPr>
          <w:rFonts w:ascii="Palatino Linotype" w:hAnsi="Palatino Linotype" w:cs="Times New Roman"/>
          <w:lang w:val="tg-Cyrl-TJ"/>
        </w:rPr>
        <w:t>ҷӯ</w:t>
      </w:r>
      <w:r w:rsidRPr="00410978">
        <w:rPr>
          <w:rFonts w:ascii="Palatino Linotype" w:hAnsi="Palatino Linotype"/>
          <w:lang w:val="tg-Cyrl-TJ"/>
        </w:rPr>
        <w:t>и тана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  <w:lang w:val="tg-Cyrl-TJ"/>
        </w:rPr>
        <w:t>ои маъдан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  <w:lang w:val="tg-Cyrl-TJ"/>
        </w:rPr>
        <w:t xml:space="preserve"> дар кадом давлат истифода шуд</w:t>
      </w:r>
      <w:r>
        <w:rPr>
          <w:rFonts w:ascii="Palatino Linotype" w:hAnsi="Palatino Linotype"/>
          <w:lang w:val="tg-Cyrl-TJ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Англия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  <w:lang w:val="tg-Cyrl-TJ"/>
        </w:rPr>
        <w:t>Россия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Германия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Шве</w:t>
      </w:r>
      <w:r w:rsidRPr="00410978">
        <w:rPr>
          <w:rFonts w:ascii="Palatino Linotype" w:hAnsi="Palatino Linotype"/>
          <w:lang w:val="tg-Cyrl-TJ"/>
        </w:rPr>
        <w:t>тси</w:t>
      </w:r>
      <w:r w:rsidRPr="00410978">
        <w:rPr>
          <w:rFonts w:ascii="Palatino Linotype" w:hAnsi="Palatino Linotype"/>
        </w:rPr>
        <w:t>я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азо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 w:cs="Times New Roman Tj"/>
          <w:lang w:val="tg-Cyrl-TJ"/>
        </w:rPr>
        <w:t>истон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202.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Консентратсияи моддаҳои радиоактиви бо кадом ченакҳо чен карда мешаванд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бо Кюри/г, Кюри/см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, нонотеслаҳо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бо Кюри/г, Кюри/см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, Кюри/л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бо Кюри/г, Кюри/см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, Кюри/ кг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Кюри/г, Кюри/см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, галлҳо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бо Кюри/г, Кюри/см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>, гаммаҳо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203.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Майдони геомагнитии муқаррар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(Т</w:t>
      </w:r>
      <w:r w:rsidRPr="00410978">
        <w:rPr>
          <w:rFonts w:ascii="Palatino Linotype" w:hAnsi="Palatino Linotype"/>
          <w:vertAlign w:val="subscript"/>
        </w:rPr>
        <w:t>0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майдони яктабиатаи магнитнокнашудаи кура (Т</w:t>
      </w:r>
      <w:r w:rsidRPr="00410978">
        <w:rPr>
          <w:rFonts w:ascii="Palatino Linotype" w:hAnsi="Palatino Linotype"/>
          <w:vertAlign w:val="subscript"/>
        </w:rPr>
        <w:t>1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 майдони яктабиатаи магнитнокшуда (Т</w:t>
      </w:r>
      <w:r w:rsidRPr="00410978">
        <w:rPr>
          <w:rFonts w:ascii="Palatino Linotype" w:hAnsi="Palatino Linotype"/>
          <w:vertAlign w:val="subscript"/>
        </w:rPr>
        <w:t>0</w:t>
      </w:r>
      <w:r>
        <w:rPr>
          <w:rFonts w:ascii="Palatino Linotype" w:hAnsi="Palatino Linotype"/>
        </w:rPr>
        <w:t>);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майдони яктабиатаи магнитнокшудаи кура (Т</w:t>
      </w:r>
      <w:r w:rsidRPr="00410978">
        <w:rPr>
          <w:rFonts w:ascii="Palatino Linotype" w:hAnsi="Palatino Linotype"/>
          <w:vertAlign w:val="subscript"/>
        </w:rPr>
        <w:t>1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-ро дар якҷоягӣ бо элементҳои дигари аномалияи материкии магнитӣ (Т</w:t>
      </w:r>
      <w:r w:rsidRPr="00410978">
        <w:rPr>
          <w:rFonts w:ascii="Palatino Linotype" w:hAnsi="Palatino Linotype"/>
          <w:vertAlign w:val="subscript"/>
        </w:rPr>
        <w:t>2</w:t>
      </w:r>
      <w:r>
        <w:rPr>
          <w:rFonts w:ascii="Palatino Linotype" w:hAnsi="Palatino Linotype"/>
        </w:rPr>
        <w:t>);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майдони яктабиатаи номагнитӣ ва майдони магнитнокшудаи кура (Т</w:t>
      </w:r>
      <w:r w:rsidRPr="00410978">
        <w:rPr>
          <w:rFonts w:ascii="Palatino Linotype" w:hAnsi="Palatino Linotype"/>
          <w:vertAlign w:val="subscript"/>
        </w:rPr>
        <w:t>1</w:t>
      </w:r>
      <w:r>
        <w:rPr>
          <w:rFonts w:ascii="Palatino Linotype" w:hAnsi="Palatino Linotype"/>
        </w:rPr>
        <w:t>);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майдони магнитнокшудаи кура (Т</w:t>
      </w:r>
      <w:r w:rsidRPr="00410978">
        <w:rPr>
          <w:rFonts w:ascii="Palatino Linotype" w:hAnsi="Palatino Linotype"/>
          <w:vertAlign w:val="subscript"/>
        </w:rPr>
        <w:t>1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бо майдони магнитнокшудаи сфера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майдони магнитнокшудаи кура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(Т</w:t>
      </w:r>
      <w:r w:rsidRPr="00410978">
        <w:rPr>
          <w:rFonts w:ascii="Palatino Linotype" w:hAnsi="Palatino Linotype"/>
          <w:vertAlign w:val="subscript"/>
        </w:rPr>
        <w:t>1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ва майдони сустмагнитшудаи диамагнитӣ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204.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Методи радиокип чӣ гуна метод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методи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танаҳои маъданӣ то жарфи 30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методи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</w:t>
      </w:r>
      <w:r w:rsidRPr="00410978">
        <w:rPr>
          <w:rFonts w:ascii="Palatino Linotype" w:hAnsi="Palatino Linotype"/>
          <w:lang w:val="tg-Cyrl-TJ"/>
        </w:rPr>
        <w:t>х</w:t>
      </w:r>
      <w:r w:rsidRPr="00410978">
        <w:rPr>
          <w:rFonts w:ascii="Palatino Linotype" w:hAnsi="Palatino Linotype"/>
        </w:rPr>
        <w:t>занҳои ангиштӣ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методи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захираҳои обӣ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методи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танаҳои маъдании сулфидӣ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методи ом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зиши</w:t>
      </w:r>
      <w:r w:rsidRPr="00410978">
        <w:rPr>
          <w:rFonts w:ascii="Palatino Linotype" w:hAnsi="Palatino Linotype"/>
        </w:rPr>
        <w:t xml:space="preserve"> майдонҳои электрикӣ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205.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Рентген чӣ гуна шумораи афканишот аст?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Рентген шумораи афканишотест, ки ҳангоми дар 1 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ҳавои озод ва 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>С ҳарорат ва ҳамчунин дар мавриди 760 мм сутунчаи симоб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ионҳоро ҳосил мекунад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Рентген чунин шумораи афканишотест, ки дар 1 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ҳавои оз</w:t>
      </w:r>
      <w:r w:rsidRPr="00410978">
        <w:rPr>
          <w:rFonts w:ascii="Palatino Linotype" w:hAnsi="Palatino Linotype"/>
          <w:lang w:val="tg-Cyrl-TJ"/>
        </w:rPr>
        <w:t>о</w:t>
      </w:r>
      <w:r w:rsidRPr="00410978">
        <w:rPr>
          <w:rFonts w:ascii="Palatino Linotype" w:hAnsi="Palatino Linotype"/>
        </w:rPr>
        <w:t>д ва 0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>С ҳарорат ва ҳамчунин дар мавриди 680 мм сутунчаи симоби ионҳоро ҳосил менамояд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Рентген чунин шумораи ионҳоест, ки ҳангоми 1см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ҳавои озод ва 760 мм сутунчаи симоб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ионҳоро ҳосил менамояд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1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Рентген чунин шумораи афканишотест,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дар 1 см</w:t>
      </w:r>
      <w:r w:rsidRPr="00410978">
        <w:rPr>
          <w:rFonts w:ascii="Palatino Linotype" w:hAnsi="Palatino Linotype"/>
          <w:vertAlign w:val="superscript"/>
        </w:rPr>
        <w:t>3</w:t>
      </w:r>
      <w:r w:rsidRPr="00410978">
        <w:rPr>
          <w:rFonts w:ascii="Palatino Linotype" w:hAnsi="Palatino Linotype"/>
        </w:rPr>
        <w:t xml:space="preserve"> ҳавои озод ва 670 мм сутунчаи симоби ионҳоро ҳосил менамояд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1 Рентген чунин шумораи афканишотест,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ҳангоми мавҷуд будани 1 см</w:t>
      </w:r>
      <w:r w:rsidRPr="00410978">
        <w:rPr>
          <w:rFonts w:ascii="Palatino Linotype" w:hAnsi="Palatino Linotype"/>
          <w:vertAlign w:val="superscript"/>
        </w:rPr>
        <w:t xml:space="preserve">3 </w:t>
      </w:r>
      <w:r w:rsidRPr="00410978">
        <w:rPr>
          <w:rFonts w:ascii="Palatino Linotype" w:hAnsi="Palatino Linotype"/>
        </w:rPr>
        <w:t>ҳавои озод ва 760 мм сутунчаи симоб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дар 1</w:t>
      </w:r>
      <w:r w:rsidRPr="00410978">
        <w:rPr>
          <w:rFonts w:ascii="Palatino Linotype" w:hAnsi="Palatino Linotype"/>
          <w:vertAlign w:val="superscript"/>
        </w:rPr>
        <w:t>о</w:t>
      </w:r>
      <w:r w:rsidRPr="00410978">
        <w:rPr>
          <w:rFonts w:ascii="Palatino Linotype" w:hAnsi="Palatino Linotype"/>
        </w:rPr>
        <w:t>С ҳарорат ионҳоро ҳосил менамояд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206.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Радиуси қутбии Замин чанд 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тахминан 4554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тахминан 6776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тахминан 6557 км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тахминан 6356,8 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тахминан 6676 км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207.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</w:rPr>
        <w:t>Гравиметри газ</w:t>
      </w:r>
      <w:r w:rsidRPr="00410978">
        <w:rPr>
          <w:rFonts w:ascii="Palatino Linotype" w:hAnsi="Palatino Linotype" w:cs="Times New Roman"/>
        </w:rPr>
        <w:t>ӣ</w:t>
      </w:r>
      <w:r w:rsidRPr="00410978">
        <w:rPr>
          <w:rFonts w:ascii="Palatino Linotype" w:hAnsi="Palatino Linotype"/>
        </w:rPr>
        <w:t xml:space="preserve"> аввалин маротиба аз тарафи кадом олим пешни</w:t>
      </w:r>
      <w:r w:rsidRPr="00410978">
        <w:rPr>
          <w:rFonts w:ascii="Palatino Linotype" w:hAnsi="Palatino Linotype" w:cs="Times New Roman"/>
        </w:rPr>
        <w:t>ҳ</w:t>
      </w:r>
      <w:r w:rsidRPr="00410978">
        <w:rPr>
          <w:rFonts w:ascii="Palatino Linotype" w:hAnsi="Palatino Linotype"/>
        </w:rPr>
        <w:t>од шудааст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Менделеев Д</w:t>
      </w:r>
      <w:r w:rsidRPr="00C1445B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М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Ломоносов М</w:t>
      </w:r>
      <w:r w:rsidRPr="00C1445B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В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Семенов А</w:t>
      </w:r>
      <w:r w:rsidRPr="00C1445B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С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Дахнов В</w:t>
      </w:r>
      <w:r w:rsidRPr="00C1445B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Н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Маловичко А</w:t>
      </w:r>
      <w:r w:rsidRPr="00484B23">
        <w:rPr>
          <w:rFonts w:ascii="Palatino Linotype" w:hAnsi="Palatino Linotype"/>
        </w:rPr>
        <w:t>.</w:t>
      </w:r>
      <w:r w:rsidRPr="00410978">
        <w:rPr>
          <w:rFonts w:ascii="Palatino Linotype" w:hAnsi="Palatino Linotype"/>
        </w:rPr>
        <w:t>К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>208.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Боқимондагии магнитӣ чист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фазое,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пас аз бартараф кардани майдони магнити боқӣ мемонад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фазое,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пас аз бартараф кардани минерали магнетит дар ҷинсҳои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боқ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мемонад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фазое,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дар вақти пайдо шудани майдони магнитӣ ҳосил мешаванд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фазое, ки дар вақти ба миён омадани майдони магнитӣ баробар ҳосил 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фазое,</w:t>
      </w:r>
      <w:r w:rsidRPr="00410978">
        <w:rPr>
          <w:rFonts w:ascii="Palatino Linotype" w:hAnsi="Palatino Linotype"/>
          <w:lang w:val="tg-Cyrl-TJ"/>
        </w:rPr>
        <w:t xml:space="preserve"> </w:t>
      </w:r>
      <w:r w:rsidRPr="00410978">
        <w:rPr>
          <w:rFonts w:ascii="Palatino Linotype" w:hAnsi="Palatino Linotype"/>
        </w:rPr>
        <w:t>ки дар таркиби ҷинсҳои кӯҳии магматикӣ пайдо мешавад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209.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Суръати хоси мавҷҳои сейсмикӣ гуфта чӣ гуна суръатро меноманд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суръати паҳншавии мавҷҳои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 w:rsidRPr="00410978">
        <w:rPr>
          <w:rFonts w:ascii="Palatino Linotype" w:hAnsi="Palatino Linotype"/>
        </w:rPr>
        <w:t xml:space="preserve"> ва арзӣ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суръати паҳншавии мавҷҳои шикаста ва т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лӣ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суръати паҳншавии мавҷҳои аксшаванда ва кундаланги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суръати мавҷҳои шикаста ва аксшаванда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суръати паҳншавии фронти мавҷҳоро қад-қади профилҳои мушоҳидавӣ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210. 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 w:rsidRPr="00410978">
        <w:rPr>
          <w:rFonts w:ascii="Palatino Linotype" w:hAnsi="Palatino Linotype"/>
        </w:rPr>
        <w:t>Дигаргуншавиҳои чандирӣ гуфта чиро дар назар доранд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$A) </w:t>
      </w:r>
      <w:r w:rsidRPr="00410978">
        <w:rPr>
          <w:rFonts w:ascii="Palatino Linotype" w:hAnsi="Palatino Linotype"/>
        </w:rPr>
        <w:t>агар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пас аз қатъ гардидани таъсироти қувваҳои беруна шакл, ҳаҷм ва андозаи ибтидоии худро соҳиб гардад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$B) </w:t>
      </w:r>
      <w:r w:rsidRPr="00410978">
        <w:rPr>
          <w:rFonts w:ascii="Palatino Linotype" w:hAnsi="Palatino Linotype"/>
        </w:rPr>
        <w:t>агар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пас аз қатъ гардидани таъсироти қувваҳои беруна шакл, ҳаҷм ва андозаи ибтидоии худро гум кунад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$C) </w:t>
      </w:r>
      <w:r w:rsidRPr="00410978">
        <w:rPr>
          <w:rFonts w:ascii="Palatino Linotype" w:hAnsi="Palatino Linotype"/>
        </w:rPr>
        <w:t>агар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пас аз қатъ гардидани таъсироти қувваҳои беруна шакл, ҳаҷм ва андозаи ибтидоии худро соҳиб нагардад</w:t>
      </w:r>
      <w:r>
        <w:rPr>
          <w:rFonts w:ascii="Palatino Linotype" w:hAnsi="Palatino Linotype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$</w:t>
      </w:r>
      <w:r w:rsidRPr="00410978">
        <w:rPr>
          <w:rFonts w:ascii="Palatino Linotype" w:hAnsi="Palatino Linotype"/>
          <w:lang w:val="en-US"/>
        </w:rPr>
        <w:t>D</w:t>
      </w:r>
      <w:r>
        <w:rPr>
          <w:rFonts w:ascii="Palatino Linotype" w:hAnsi="Palatino Linotype"/>
        </w:rPr>
        <w:t xml:space="preserve">) </w:t>
      </w:r>
      <w:r w:rsidRPr="00410978">
        <w:rPr>
          <w:rFonts w:ascii="Palatino Linotype" w:hAnsi="Palatino Linotype"/>
        </w:rPr>
        <w:t>агар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пас аз қатъ гардидани таъсироти қувваҳои беруна шакл ва ҳаҷми худро соҳиб гардаду андозаи ибтидоии худро соҳиб нагардад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$E) </w:t>
      </w:r>
      <w:r w:rsidRPr="00410978">
        <w:rPr>
          <w:rFonts w:ascii="Palatino Linotype" w:hAnsi="Palatino Linotype"/>
        </w:rPr>
        <w:t>агар ҷинси к</w:t>
      </w:r>
      <w:r w:rsidRPr="00410978">
        <w:rPr>
          <w:rFonts w:ascii="Palatino Linotype" w:hAnsi="Palatino Linotype" w:cs="Times New Roman"/>
        </w:rPr>
        <w:t>ӯ</w:t>
      </w:r>
      <w:r w:rsidRPr="00410978">
        <w:rPr>
          <w:rFonts w:ascii="Palatino Linotype" w:hAnsi="Palatino Linotype" w:cs="Times New Roman Tj"/>
        </w:rPr>
        <w:t>ҳӣ</w:t>
      </w:r>
      <w:r w:rsidRPr="00410978">
        <w:rPr>
          <w:rFonts w:ascii="Palatino Linotype" w:hAnsi="Palatino Linotype"/>
        </w:rPr>
        <w:t xml:space="preserve"> пас аз қатъ гардидани таъсироти қувваҳои беруна шакл ва ҳаҷми худро гум кунаду андозаи ибтидоии худро соҳиб гардад</w:t>
      </w:r>
      <w:r>
        <w:rPr>
          <w:rFonts w:ascii="Palatino Linotype" w:hAnsi="Palatino Linotype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>@</w:t>
      </w:r>
      <w:r w:rsidRPr="00410978">
        <w:rPr>
          <w:rFonts w:ascii="Palatino Linotype" w:hAnsi="Palatino Linotype"/>
        </w:rPr>
        <w:t xml:space="preserve">211. 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</w:rPr>
        <w:t>Намудҳои аксбардории гравиметриро аз рӯи со</w:t>
      </w:r>
      <w:r w:rsidRPr="00410978">
        <w:rPr>
          <w:rFonts w:ascii="Palatino Linotype" w:hAnsi="Palatino Linotype" w:cs="Times New Roman"/>
          <w:lang w:val="tg-Cyrl-TJ"/>
        </w:rPr>
        <w:t>ҳ</w:t>
      </w:r>
      <w:r w:rsidRPr="00410978">
        <w:rPr>
          <w:rFonts w:ascii="Palatino Linotype" w:hAnsi="Palatino Linotype"/>
        </w:rPr>
        <w:t>аи истифодашав</w:t>
      </w:r>
      <w:r w:rsidRPr="00410978">
        <w:rPr>
          <w:rFonts w:ascii="Palatino Linotype" w:hAnsi="Palatino Linotype" w:cs="Times New Roman"/>
          <w:lang w:val="tg-Cyrl-TJ"/>
        </w:rPr>
        <w:t>ӣ</w:t>
      </w:r>
      <w:r w:rsidRPr="00410978">
        <w:rPr>
          <w:rFonts w:ascii="Palatino Linotype" w:hAnsi="Palatino Linotype"/>
        </w:rPr>
        <w:t xml:space="preserve"> нишон диҳед</w:t>
      </w:r>
      <w:r>
        <w:rPr>
          <w:rFonts w:ascii="Palatino Linotype" w:hAnsi="Palatino Linotype"/>
        </w:rPr>
        <w:t>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аксбардории маршрутӣ, аксбардории тафсилӣ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аксбардории тафсилӣ, аксбардории ҷустуҷӯӣ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аксбардории маршрутӣ, аксбардории масоҳатӣ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аксбардории масоҳатӣ, аксбардории миқёсӣ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аксбардор</w:t>
      </w:r>
      <w:r w:rsidRPr="00410978">
        <w:rPr>
          <w:rFonts w:ascii="Palatino Linotype" w:hAnsi="Palatino Linotype" w:cs="Cambria Math"/>
          <w:lang w:val="tg-Cyrl-TJ"/>
        </w:rPr>
        <w:t xml:space="preserve">ии </w:t>
      </w:r>
      <w:r w:rsidRPr="00410978">
        <w:rPr>
          <w:rFonts w:ascii="Palatino Linotype" w:hAnsi="Palatino Linotype"/>
          <w:lang w:val="tg-Cyrl-TJ"/>
        </w:rPr>
        <w:t>масоҳатӣ, аксбардории тафсилӣ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@</w:t>
      </w:r>
      <w:r w:rsidRPr="00410978">
        <w:rPr>
          <w:rFonts w:ascii="Palatino Linotype" w:hAnsi="Palatino Linotype"/>
          <w:lang w:val="tg-Cyrl-TJ"/>
        </w:rPr>
        <w:t>212.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 w:rsidRPr="00410978">
        <w:rPr>
          <w:rFonts w:ascii="Palatino Linotype" w:hAnsi="Palatino Linotype"/>
          <w:lang w:val="tg-Cyrl-TJ"/>
        </w:rPr>
        <w:t>Қонуни Гук ба кадом ҳодисаи физикӣ асос карда шудааст?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$A) </w:t>
      </w:r>
      <w:r w:rsidRPr="00410978">
        <w:rPr>
          <w:rFonts w:ascii="Palatino Linotype" w:hAnsi="Palatino Linotype"/>
          <w:lang w:val="tg-Cyrl-TJ"/>
        </w:rPr>
        <w:t>ҳодисаи оксиду бар</w:t>
      </w:r>
      <w:r w:rsidRPr="00410978">
        <w:rPr>
          <w:rFonts w:ascii="Palatino Linotype" w:hAnsi="Palatino Linotype" w:cs="Times New Roman"/>
          <w:lang w:val="tg-Cyrl-TJ"/>
        </w:rPr>
        <w:t>қ</w:t>
      </w:r>
      <w:r w:rsidRPr="00410978">
        <w:rPr>
          <w:rFonts w:ascii="Palatino Linotype" w:hAnsi="Palatino Linotype"/>
          <w:lang w:val="tg-Cyrl-TJ"/>
        </w:rPr>
        <w:t>ароршавӣ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$B) </w:t>
      </w:r>
      <w:r w:rsidRPr="00410978">
        <w:rPr>
          <w:rFonts w:ascii="Palatino Linotype" w:hAnsi="Palatino Linotype"/>
          <w:lang w:val="tg-Cyrl-TJ"/>
        </w:rPr>
        <w:t>ҳодисаи ҷазбшавии қувваҳо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$C) </w:t>
      </w:r>
      <w:r w:rsidRPr="00410978">
        <w:rPr>
          <w:rFonts w:ascii="Palatino Linotype" w:hAnsi="Palatino Linotype"/>
          <w:lang w:val="tg-Cyrl-TJ"/>
        </w:rPr>
        <w:t>ҳодисаи диффузия</w:t>
      </w:r>
      <w:r>
        <w:rPr>
          <w:rFonts w:ascii="Palatino Linotype" w:hAnsi="Palatino Linotype"/>
          <w:lang w:val="tg-Cyrl-TJ"/>
        </w:rPr>
        <w:t>;</w:t>
      </w:r>
    </w:p>
    <w:p w:rsidR="00161DA5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>$</w:t>
      </w:r>
      <w:r w:rsidRPr="00410978">
        <w:rPr>
          <w:rFonts w:ascii="Palatino Linotype" w:hAnsi="Palatino Linotype"/>
          <w:lang w:val="tg-Cyrl-TJ"/>
        </w:rPr>
        <w:t>D</w:t>
      </w:r>
      <w:r>
        <w:rPr>
          <w:rFonts w:ascii="Palatino Linotype" w:hAnsi="Palatino Linotype"/>
          <w:lang w:val="tg-Cyrl-TJ"/>
        </w:rPr>
        <w:t xml:space="preserve">) </w:t>
      </w:r>
      <w:r w:rsidRPr="00410978">
        <w:rPr>
          <w:rFonts w:ascii="Palatino Linotype" w:hAnsi="Palatino Linotype"/>
          <w:lang w:val="tg-Cyrl-TJ"/>
        </w:rPr>
        <w:t>ҳодисаи деформатсияи ҷинсҳои к</w:t>
      </w:r>
      <w:r w:rsidRPr="00410978">
        <w:rPr>
          <w:rFonts w:ascii="Palatino Linotype" w:hAnsi="Palatino Linotype" w:cs="Times New Roman"/>
          <w:lang w:val="tg-Cyrl-TJ"/>
        </w:rPr>
        <w:t>ӯҳӣ</w:t>
      </w:r>
      <w:r>
        <w:rPr>
          <w:rFonts w:ascii="Palatino Linotype" w:hAnsi="Palatino Linotype"/>
          <w:lang w:val="tg-Cyrl-TJ"/>
        </w:rPr>
        <w:t>;</w:t>
      </w:r>
    </w:p>
    <w:p w:rsidR="00161DA5" w:rsidRPr="00410978" w:rsidRDefault="00161DA5" w:rsidP="00410978">
      <w:pPr>
        <w:jc w:val="both"/>
        <w:rPr>
          <w:rFonts w:ascii="Palatino Linotype" w:hAnsi="Palatino Linotype"/>
          <w:lang w:val="tg-Cyrl-TJ"/>
        </w:rPr>
      </w:pPr>
      <w:r>
        <w:rPr>
          <w:rFonts w:ascii="Palatino Linotype" w:hAnsi="Palatino Linotype"/>
          <w:lang w:val="tg-Cyrl-TJ"/>
        </w:rPr>
        <w:t xml:space="preserve">$E) </w:t>
      </w:r>
      <w:r w:rsidRPr="00410978">
        <w:rPr>
          <w:rFonts w:ascii="Palatino Linotype" w:hAnsi="Palatino Linotype"/>
          <w:lang w:val="tg-Cyrl-TJ"/>
        </w:rPr>
        <w:t>ҳодисаи таъсирпазирии магнитии ҷинсҳо;</w:t>
      </w:r>
    </w:p>
    <w:sectPr w:rsidR="00161DA5" w:rsidRPr="00410978" w:rsidSect="006C1B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Tajik 1.0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 New Roman Tj">
    <w:panose1 w:val="02020603050405020304"/>
    <w:charset w:val="CC"/>
    <w:family w:val="roman"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AB1D78"/>
    <w:multiLevelType w:val="hybridMultilevel"/>
    <w:tmpl w:val="BA0C00E0"/>
    <w:lvl w:ilvl="0" w:tplc="445A8F54">
      <w:start w:val="1"/>
      <w:numFmt w:val="upperLetter"/>
      <w:lvlText w:val="%1)"/>
      <w:lvlJc w:val="left"/>
      <w:pPr>
        <w:ind w:left="750" w:hanging="3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53E6918"/>
    <w:multiLevelType w:val="hybridMultilevel"/>
    <w:tmpl w:val="26222D2E"/>
    <w:lvl w:ilvl="0" w:tplc="445A8F54">
      <w:start w:val="1"/>
      <w:numFmt w:val="upperLetter"/>
      <w:lvlText w:val="%1)"/>
      <w:lvlJc w:val="left"/>
      <w:pPr>
        <w:ind w:left="750" w:hanging="3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C4712"/>
    <w:rsid w:val="00002772"/>
    <w:rsid w:val="0000350F"/>
    <w:rsid w:val="0001139E"/>
    <w:rsid w:val="00040AA1"/>
    <w:rsid w:val="0007744F"/>
    <w:rsid w:val="00091D32"/>
    <w:rsid w:val="000C4823"/>
    <w:rsid w:val="000D5476"/>
    <w:rsid w:val="00114F9D"/>
    <w:rsid w:val="0015676D"/>
    <w:rsid w:val="00161DA5"/>
    <w:rsid w:val="0016290C"/>
    <w:rsid w:val="001639F8"/>
    <w:rsid w:val="00186952"/>
    <w:rsid w:val="001A3151"/>
    <w:rsid w:val="001B33DA"/>
    <w:rsid w:val="00211EB1"/>
    <w:rsid w:val="00265AB1"/>
    <w:rsid w:val="002C5614"/>
    <w:rsid w:val="002F4A23"/>
    <w:rsid w:val="003051E9"/>
    <w:rsid w:val="00305776"/>
    <w:rsid w:val="00374357"/>
    <w:rsid w:val="003A4DAC"/>
    <w:rsid w:val="003B15FF"/>
    <w:rsid w:val="004044BB"/>
    <w:rsid w:val="00410978"/>
    <w:rsid w:val="00417C89"/>
    <w:rsid w:val="00441552"/>
    <w:rsid w:val="00444BA2"/>
    <w:rsid w:val="00453464"/>
    <w:rsid w:val="00460297"/>
    <w:rsid w:val="00484B23"/>
    <w:rsid w:val="004B29A4"/>
    <w:rsid w:val="00576983"/>
    <w:rsid w:val="00597642"/>
    <w:rsid w:val="00606214"/>
    <w:rsid w:val="00607DE9"/>
    <w:rsid w:val="00695995"/>
    <w:rsid w:val="006C1BEF"/>
    <w:rsid w:val="006D3DD8"/>
    <w:rsid w:val="006E293E"/>
    <w:rsid w:val="00736956"/>
    <w:rsid w:val="007C596A"/>
    <w:rsid w:val="007E1FBC"/>
    <w:rsid w:val="00810151"/>
    <w:rsid w:val="0085399A"/>
    <w:rsid w:val="00895D36"/>
    <w:rsid w:val="008B7014"/>
    <w:rsid w:val="008C4D34"/>
    <w:rsid w:val="009066B7"/>
    <w:rsid w:val="009523B0"/>
    <w:rsid w:val="009F3FC3"/>
    <w:rsid w:val="00A230A1"/>
    <w:rsid w:val="00A270EA"/>
    <w:rsid w:val="00A75390"/>
    <w:rsid w:val="00A82B42"/>
    <w:rsid w:val="00AF4E00"/>
    <w:rsid w:val="00B82183"/>
    <w:rsid w:val="00C1445B"/>
    <w:rsid w:val="00C2648F"/>
    <w:rsid w:val="00C35829"/>
    <w:rsid w:val="00C45BBB"/>
    <w:rsid w:val="00C948C2"/>
    <w:rsid w:val="00CD615C"/>
    <w:rsid w:val="00CE467B"/>
    <w:rsid w:val="00CE7632"/>
    <w:rsid w:val="00D073F7"/>
    <w:rsid w:val="00D11399"/>
    <w:rsid w:val="00D336A9"/>
    <w:rsid w:val="00D657D3"/>
    <w:rsid w:val="00DC4712"/>
    <w:rsid w:val="00E1594E"/>
    <w:rsid w:val="00E805FD"/>
    <w:rsid w:val="00EF50AF"/>
    <w:rsid w:val="00F11FEC"/>
    <w:rsid w:val="00F93F26"/>
    <w:rsid w:val="00FB24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32"/>
    <w:rPr>
      <w:rFonts w:ascii="Times New Roman Tajik 1.0" w:eastAsia="Times New Roman" w:hAnsi="Times New Roman Tajik 1.0" w:cs="Times New Roman Tajik 1.0"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E763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E7632"/>
    <w:rPr>
      <w:rFonts w:ascii="Tahoma" w:hAnsi="Tahoma" w:cs="Tahoma"/>
      <w:sz w:val="16"/>
      <w:szCs w:val="16"/>
      <w:lang w:eastAsia="ru-RU"/>
    </w:rPr>
  </w:style>
  <w:style w:type="paragraph" w:styleId="ListParagraph">
    <w:name w:val="List Paragraph"/>
    <w:basedOn w:val="Normal"/>
    <w:uiPriority w:val="99"/>
    <w:qFormat/>
    <w:rsid w:val="002C5614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val="tg-Cyrl-TJ" w:eastAsia="en-US"/>
    </w:rPr>
  </w:style>
  <w:style w:type="paragraph" w:styleId="NormalWeb">
    <w:name w:val="Normal (Web)"/>
    <w:basedOn w:val="Normal"/>
    <w:uiPriority w:val="99"/>
    <w:rsid w:val="00FB24A8"/>
    <w:pPr>
      <w:spacing w:before="100" w:beforeAutospacing="1" w:after="119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405</TotalTime>
  <Pages>52</Pages>
  <Words>8038</Words>
  <Characters>-32766</Characters>
  <Application>Microsoft Office Outlook</Application>
  <DocSecurity>0</DocSecurity>
  <Lines>0</Lines>
  <Paragraphs>0</Paragraphs>
  <ScaleCrop>false</ScaleCrop>
  <Company>Krokoz™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Mijgona Shukurova</dc:creator>
  <cp:keywords/>
  <dc:description/>
  <cp:lastModifiedBy>oper05_101</cp:lastModifiedBy>
  <cp:revision>87</cp:revision>
  <dcterms:created xsi:type="dcterms:W3CDTF">2021-04-24T05:15:00Z</dcterms:created>
  <dcterms:modified xsi:type="dcterms:W3CDTF">2021-05-15T04:29:00Z</dcterms:modified>
</cp:coreProperties>
</file>